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FD3" w:rsidRDefault="00D04FD3" w:rsidP="00D04FD3">
      <w:pPr>
        <w:tabs>
          <w:tab w:val="right" w:pos="9639"/>
        </w:tabs>
        <w:spacing w:after="0"/>
        <w:rPr>
          <w:rFonts w:ascii="Arial" w:eastAsia="宋体" w:hAnsi="Arial"/>
          <w:b/>
          <w:i/>
          <w:noProof/>
          <w:sz w:val="28"/>
        </w:rPr>
      </w:pPr>
      <w:r>
        <w:rPr>
          <w:rFonts w:ascii="Arial" w:eastAsia="Calibri" w:hAnsi="Arial" w:cs="Arial"/>
          <w:sz w:val="18"/>
          <w:lang w:val="en-US"/>
        </w:rPr>
        <w:fldChar w:fldCharType="begin"/>
      </w:r>
      <w:r>
        <w:rPr>
          <w:rFonts w:ascii="Arial" w:eastAsia="Calibri" w:hAnsi="Arial" w:cs="Arial"/>
          <w:sz w:val="18"/>
          <w:lang w:val="en-US"/>
        </w:rPr>
        <w:fldChar w:fldCharType="end"/>
      </w:r>
      <w:r>
        <w:rPr>
          <w:rFonts w:ascii="Arial" w:eastAsia="Calibri" w:hAnsi="Arial" w:cs="Arial"/>
          <w:sz w:val="18"/>
          <w:lang w:val="en-US"/>
        </w:rPr>
        <w:fldChar w:fldCharType="begin"/>
      </w:r>
      <w:r>
        <w:rPr>
          <w:rFonts w:ascii="Arial" w:eastAsia="Calibri" w:hAnsi="Arial" w:cs="Arial"/>
          <w:sz w:val="18"/>
          <w:lang w:val="en-US"/>
        </w:rPr>
        <w:fldChar w:fldCharType="end"/>
      </w:r>
      <w:r>
        <w:rPr>
          <w:rFonts w:ascii="Arial" w:eastAsia="Calibri" w:hAnsi="Arial" w:cs="Arial"/>
          <w:sz w:val="18"/>
          <w:lang w:val="en-US"/>
        </w:rPr>
        <w:fldChar w:fldCharType="begin"/>
      </w:r>
      <w:r>
        <w:rPr>
          <w:rFonts w:ascii="Arial" w:eastAsia="Calibri" w:hAnsi="Arial" w:cs="Arial"/>
          <w:sz w:val="18"/>
          <w:lang w:val="en-US"/>
        </w:rPr>
        <w:fldChar w:fldCharType="end"/>
      </w:r>
      <w:r>
        <w:rPr>
          <w:rFonts w:ascii="Arial" w:eastAsia="Calibri" w:hAnsi="Arial" w:cs="v4.2.0"/>
          <w:sz w:val="18"/>
          <w:lang w:val="en-US"/>
        </w:rPr>
        <w:fldChar w:fldCharType="begin"/>
      </w:r>
      <w:r>
        <w:rPr>
          <w:rFonts w:ascii="Arial" w:eastAsia="Calibri" w:hAnsi="Arial" w:cs="v4.2.0"/>
          <w:sz w:val="18"/>
          <w:lang w:val="en-US"/>
        </w:rPr>
        <w:fldChar w:fldCharType="end"/>
      </w:r>
      <w:r>
        <w:rPr>
          <w:rFonts w:ascii="Arial" w:eastAsia="宋体" w:hAnsi="Arial" w:cs="Arial"/>
          <w:b/>
          <w:sz w:val="24"/>
          <w:lang w:val="en-US" w:eastAsia="zh-CN"/>
        </w:rPr>
        <w:t>3GPP TSG-RAN WG4 Meeting #97-e</w:t>
      </w:r>
      <w:r>
        <w:rPr>
          <w:rFonts w:ascii="Arial" w:eastAsia="宋体" w:hAnsi="Arial"/>
          <w:b/>
          <w:i/>
          <w:noProof/>
          <w:sz w:val="28"/>
        </w:rPr>
        <w:tab/>
      </w:r>
      <w:r>
        <w:rPr>
          <w:rFonts w:ascii="Arial" w:eastAsia="宋体" w:hAnsi="Arial"/>
          <w:b/>
          <w:noProof/>
          <w:sz w:val="28"/>
        </w:rPr>
        <w:t>R4-2017219</w:t>
      </w:r>
    </w:p>
    <w:p w:rsidR="00D04FD3" w:rsidRDefault="00D04FD3" w:rsidP="00D04FD3">
      <w:pPr>
        <w:spacing w:after="120"/>
        <w:outlineLvl w:val="0"/>
        <w:rPr>
          <w:rFonts w:ascii="Arial" w:eastAsia="宋体" w:hAnsi="Arial"/>
          <w:b/>
          <w:noProof/>
          <w:sz w:val="24"/>
        </w:rPr>
      </w:pPr>
      <w:r>
        <w:rPr>
          <w:rFonts w:ascii="Arial" w:eastAsia="宋体" w:hAnsi="Arial"/>
          <w:b/>
          <w:noProof/>
          <w:sz w:val="24"/>
        </w:rPr>
        <w:t>E-Meeting, 02 November 2020 – 13 November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4FD3" w:rsidTr="00D04FD3">
        <w:tc>
          <w:tcPr>
            <w:tcW w:w="9641" w:type="dxa"/>
            <w:gridSpan w:val="9"/>
            <w:tcBorders>
              <w:top w:val="single" w:sz="4" w:space="0" w:color="auto"/>
              <w:left w:val="single" w:sz="4" w:space="0" w:color="auto"/>
              <w:bottom w:val="nil"/>
              <w:right w:val="single" w:sz="4" w:space="0" w:color="auto"/>
            </w:tcBorders>
            <w:hideMark/>
          </w:tcPr>
          <w:p w:rsidR="00D04FD3" w:rsidRDefault="00D04FD3">
            <w:pPr>
              <w:spacing w:after="0"/>
              <w:jc w:val="right"/>
              <w:rPr>
                <w:rFonts w:ascii="Arial" w:eastAsia="宋体" w:hAnsi="Arial"/>
                <w:i/>
                <w:noProof/>
              </w:rPr>
            </w:pPr>
            <w:r>
              <w:rPr>
                <w:rFonts w:ascii="Arial" w:eastAsia="宋体" w:hAnsi="Arial"/>
                <w:i/>
                <w:noProof/>
                <w:sz w:val="14"/>
              </w:rPr>
              <w:t>CR-Form-v12.1</w:t>
            </w:r>
          </w:p>
        </w:tc>
      </w:tr>
      <w:tr w:rsidR="00D04FD3" w:rsidTr="00D04FD3">
        <w:tc>
          <w:tcPr>
            <w:tcW w:w="9641" w:type="dxa"/>
            <w:gridSpan w:val="9"/>
            <w:tcBorders>
              <w:top w:val="nil"/>
              <w:left w:val="single" w:sz="4" w:space="0" w:color="auto"/>
              <w:bottom w:val="nil"/>
              <w:right w:val="single" w:sz="4" w:space="0" w:color="auto"/>
            </w:tcBorders>
            <w:hideMark/>
          </w:tcPr>
          <w:p w:rsidR="00D04FD3" w:rsidRDefault="00D04FD3">
            <w:pPr>
              <w:spacing w:after="0"/>
              <w:jc w:val="center"/>
              <w:rPr>
                <w:rFonts w:ascii="Arial" w:eastAsia="宋体" w:hAnsi="Arial"/>
                <w:noProof/>
              </w:rPr>
            </w:pPr>
            <w:r>
              <w:rPr>
                <w:rFonts w:ascii="Arial" w:eastAsia="宋体" w:hAnsi="Arial"/>
                <w:b/>
                <w:noProof/>
                <w:sz w:val="32"/>
              </w:rPr>
              <w:t>CHANGE REQUEST</w:t>
            </w:r>
          </w:p>
        </w:tc>
      </w:tr>
      <w:tr w:rsidR="00D04FD3" w:rsidTr="00D04FD3">
        <w:tc>
          <w:tcPr>
            <w:tcW w:w="9641" w:type="dxa"/>
            <w:gridSpan w:val="9"/>
            <w:tcBorders>
              <w:top w:val="nil"/>
              <w:left w:val="single" w:sz="4" w:space="0" w:color="auto"/>
              <w:bottom w:val="nil"/>
              <w:right w:val="single" w:sz="4" w:space="0" w:color="auto"/>
            </w:tcBorders>
          </w:tcPr>
          <w:p w:rsidR="00D04FD3" w:rsidRDefault="00D04FD3">
            <w:pPr>
              <w:spacing w:after="0"/>
              <w:rPr>
                <w:rFonts w:ascii="Arial" w:eastAsia="宋体" w:hAnsi="Arial"/>
                <w:noProof/>
                <w:sz w:val="8"/>
                <w:szCs w:val="8"/>
              </w:rPr>
            </w:pPr>
          </w:p>
        </w:tc>
      </w:tr>
      <w:tr w:rsidR="00D04FD3" w:rsidTr="00D04FD3">
        <w:tc>
          <w:tcPr>
            <w:tcW w:w="142" w:type="dxa"/>
            <w:tcBorders>
              <w:top w:val="nil"/>
              <w:left w:val="single" w:sz="4" w:space="0" w:color="auto"/>
              <w:bottom w:val="nil"/>
              <w:right w:val="nil"/>
            </w:tcBorders>
          </w:tcPr>
          <w:p w:rsidR="00D04FD3" w:rsidRDefault="00D04FD3">
            <w:pPr>
              <w:spacing w:after="0"/>
              <w:jc w:val="right"/>
              <w:rPr>
                <w:rFonts w:ascii="Arial" w:eastAsia="宋体" w:hAnsi="Arial"/>
                <w:noProof/>
              </w:rPr>
            </w:pPr>
          </w:p>
        </w:tc>
        <w:tc>
          <w:tcPr>
            <w:tcW w:w="1559" w:type="dxa"/>
            <w:shd w:val="pct30" w:color="FFFF00" w:fill="auto"/>
            <w:hideMark/>
          </w:tcPr>
          <w:p w:rsidR="00D04FD3" w:rsidRDefault="00D04FD3">
            <w:pPr>
              <w:spacing w:after="0"/>
              <w:jc w:val="right"/>
              <w:rPr>
                <w:rFonts w:ascii="Arial" w:eastAsia="宋体" w:hAnsi="Arial"/>
                <w:b/>
                <w:noProof/>
                <w:sz w:val="28"/>
              </w:rPr>
            </w:pPr>
            <w:r>
              <w:rPr>
                <w:rFonts w:ascii="Arial" w:eastAsia="宋体" w:hAnsi="Arial"/>
                <w:b/>
                <w:noProof/>
                <w:sz w:val="28"/>
              </w:rPr>
              <w:t>38.133</w:t>
            </w:r>
          </w:p>
        </w:tc>
        <w:tc>
          <w:tcPr>
            <w:tcW w:w="709" w:type="dxa"/>
            <w:hideMark/>
          </w:tcPr>
          <w:p w:rsidR="00D04FD3" w:rsidRDefault="00D04FD3">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rsidR="00D04FD3" w:rsidRDefault="00D04FD3">
            <w:pPr>
              <w:spacing w:after="0"/>
              <w:jc w:val="center"/>
              <w:rPr>
                <w:rFonts w:ascii="Arial" w:eastAsia="宋体" w:hAnsi="Arial"/>
                <w:noProof/>
              </w:rPr>
            </w:pPr>
            <w:r>
              <w:rPr>
                <w:rFonts w:ascii="Arial" w:eastAsia="宋体" w:hAnsi="Arial"/>
                <w:b/>
                <w:noProof/>
                <w:sz w:val="28"/>
              </w:rPr>
              <w:t>draft</w:t>
            </w:r>
          </w:p>
        </w:tc>
        <w:tc>
          <w:tcPr>
            <w:tcW w:w="709" w:type="dxa"/>
            <w:hideMark/>
          </w:tcPr>
          <w:p w:rsidR="00D04FD3" w:rsidRDefault="00D04FD3">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rsidR="00D04FD3" w:rsidRDefault="00ED080F">
            <w:pPr>
              <w:spacing w:after="0"/>
              <w:rPr>
                <w:rFonts w:ascii="Arial" w:eastAsia="宋体" w:hAnsi="Arial"/>
                <w:b/>
                <w:noProof/>
              </w:rPr>
            </w:pPr>
            <w:r>
              <w:rPr>
                <w:rFonts w:ascii="Arial" w:eastAsia="宋体" w:hAnsi="Arial"/>
                <w:b/>
                <w:noProof/>
                <w:sz w:val="28"/>
              </w:rPr>
              <w:t>1</w:t>
            </w:r>
            <w:bookmarkStart w:id="0" w:name="_GoBack"/>
            <w:bookmarkEnd w:id="0"/>
          </w:p>
        </w:tc>
        <w:tc>
          <w:tcPr>
            <w:tcW w:w="2410" w:type="dxa"/>
            <w:hideMark/>
          </w:tcPr>
          <w:p w:rsidR="00D04FD3" w:rsidRDefault="00D04FD3">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rsidR="00D04FD3" w:rsidRDefault="00D04FD3">
            <w:pPr>
              <w:spacing w:after="0"/>
              <w:jc w:val="center"/>
              <w:rPr>
                <w:rFonts w:ascii="Arial" w:eastAsia="宋体" w:hAnsi="Arial"/>
                <w:noProof/>
                <w:sz w:val="28"/>
              </w:rPr>
            </w:pPr>
            <w:r>
              <w:rPr>
                <w:rFonts w:ascii="Arial" w:eastAsia="宋体" w:hAnsi="Arial"/>
                <w:b/>
                <w:noProof/>
                <w:sz w:val="28"/>
              </w:rPr>
              <w:t>16.5.0</w:t>
            </w:r>
          </w:p>
        </w:tc>
        <w:tc>
          <w:tcPr>
            <w:tcW w:w="143" w:type="dxa"/>
            <w:tcBorders>
              <w:top w:val="nil"/>
              <w:left w:val="nil"/>
              <w:bottom w:val="nil"/>
              <w:right w:val="single" w:sz="4" w:space="0" w:color="auto"/>
            </w:tcBorders>
          </w:tcPr>
          <w:p w:rsidR="00D04FD3" w:rsidRDefault="00D04FD3">
            <w:pPr>
              <w:spacing w:after="0"/>
              <w:rPr>
                <w:rFonts w:ascii="Arial" w:eastAsia="宋体" w:hAnsi="Arial"/>
                <w:noProof/>
              </w:rPr>
            </w:pPr>
          </w:p>
        </w:tc>
      </w:tr>
      <w:tr w:rsidR="00D04FD3" w:rsidTr="00D04FD3">
        <w:tc>
          <w:tcPr>
            <w:tcW w:w="9641" w:type="dxa"/>
            <w:gridSpan w:val="9"/>
            <w:tcBorders>
              <w:top w:val="nil"/>
              <w:left w:val="single" w:sz="4" w:space="0" w:color="auto"/>
              <w:bottom w:val="nil"/>
              <w:right w:val="single" w:sz="4" w:space="0" w:color="auto"/>
            </w:tcBorders>
          </w:tcPr>
          <w:p w:rsidR="00D04FD3" w:rsidRDefault="00D04FD3">
            <w:pPr>
              <w:spacing w:after="0"/>
              <w:rPr>
                <w:rFonts w:ascii="Arial" w:eastAsia="宋体" w:hAnsi="Arial"/>
                <w:noProof/>
              </w:rPr>
            </w:pPr>
          </w:p>
        </w:tc>
      </w:tr>
      <w:tr w:rsidR="00D04FD3" w:rsidTr="00D04FD3">
        <w:tc>
          <w:tcPr>
            <w:tcW w:w="9641" w:type="dxa"/>
            <w:gridSpan w:val="9"/>
            <w:tcBorders>
              <w:top w:val="single" w:sz="4" w:space="0" w:color="auto"/>
              <w:left w:val="nil"/>
              <w:bottom w:val="nil"/>
              <w:right w:val="nil"/>
            </w:tcBorders>
            <w:hideMark/>
          </w:tcPr>
          <w:p w:rsidR="00D04FD3" w:rsidRDefault="00D04FD3">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HELP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D04FD3" w:rsidTr="00D04FD3">
        <w:tc>
          <w:tcPr>
            <w:tcW w:w="9641" w:type="dxa"/>
            <w:gridSpan w:val="9"/>
          </w:tcPr>
          <w:p w:rsidR="00D04FD3" w:rsidRDefault="00D04FD3">
            <w:pPr>
              <w:spacing w:after="0"/>
              <w:rPr>
                <w:rFonts w:ascii="Arial" w:eastAsia="宋体" w:hAnsi="Arial"/>
                <w:noProof/>
                <w:sz w:val="8"/>
                <w:szCs w:val="8"/>
              </w:rPr>
            </w:pPr>
          </w:p>
        </w:tc>
      </w:tr>
    </w:tbl>
    <w:p w:rsidR="00D04FD3" w:rsidRDefault="00D04FD3" w:rsidP="00D04FD3">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4FD3" w:rsidTr="00D04FD3">
        <w:tc>
          <w:tcPr>
            <w:tcW w:w="2835" w:type="dxa"/>
            <w:hideMark/>
          </w:tcPr>
          <w:p w:rsidR="00D04FD3" w:rsidRDefault="00D04FD3">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rsidR="00D04FD3" w:rsidRDefault="00D04FD3">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4FD3" w:rsidRDefault="00D04FD3">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rsidR="00D04FD3" w:rsidRDefault="00D04FD3">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D04FD3" w:rsidRDefault="00D04FD3">
            <w:pPr>
              <w:spacing w:after="0"/>
              <w:jc w:val="center"/>
              <w:rPr>
                <w:rFonts w:ascii="Arial" w:eastAsia="宋体" w:hAnsi="Arial"/>
                <w:b/>
                <w:caps/>
                <w:noProof/>
                <w:lang w:eastAsia="zh-CN"/>
              </w:rPr>
            </w:pPr>
            <w:r>
              <w:rPr>
                <w:rFonts w:ascii="Arial" w:eastAsia="宋体" w:hAnsi="Arial"/>
                <w:b/>
                <w:caps/>
                <w:noProof/>
                <w:lang w:eastAsia="zh-CN"/>
              </w:rPr>
              <w:t>X</w:t>
            </w:r>
          </w:p>
        </w:tc>
        <w:tc>
          <w:tcPr>
            <w:tcW w:w="2126" w:type="dxa"/>
            <w:hideMark/>
          </w:tcPr>
          <w:p w:rsidR="00D04FD3" w:rsidRDefault="00D04FD3">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4FD3" w:rsidRDefault="00D04FD3">
            <w:pPr>
              <w:spacing w:after="0"/>
              <w:jc w:val="center"/>
              <w:rPr>
                <w:rFonts w:ascii="Arial" w:eastAsia="宋体" w:hAnsi="Arial"/>
                <w:b/>
                <w:caps/>
                <w:noProof/>
              </w:rPr>
            </w:pPr>
          </w:p>
        </w:tc>
        <w:tc>
          <w:tcPr>
            <w:tcW w:w="1418" w:type="dxa"/>
            <w:hideMark/>
          </w:tcPr>
          <w:p w:rsidR="00D04FD3" w:rsidRDefault="00D04FD3">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4FD3" w:rsidRDefault="00D04FD3">
            <w:pPr>
              <w:spacing w:after="0"/>
              <w:jc w:val="center"/>
              <w:rPr>
                <w:rFonts w:ascii="Arial" w:eastAsia="宋体" w:hAnsi="Arial"/>
                <w:b/>
                <w:bCs/>
                <w:caps/>
                <w:noProof/>
              </w:rPr>
            </w:pPr>
          </w:p>
        </w:tc>
      </w:tr>
    </w:tbl>
    <w:p w:rsidR="00D04FD3" w:rsidRDefault="00D04FD3" w:rsidP="00D04FD3">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4FD3" w:rsidTr="00D04FD3">
        <w:tc>
          <w:tcPr>
            <w:tcW w:w="9640" w:type="dxa"/>
            <w:gridSpan w:val="11"/>
          </w:tcPr>
          <w:p w:rsidR="00D04FD3" w:rsidRDefault="00D04FD3">
            <w:pPr>
              <w:spacing w:after="0"/>
              <w:rPr>
                <w:rFonts w:ascii="Arial" w:eastAsia="宋体" w:hAnsi="Arial"/>
                <w:noProof/>
                <w:sz w:val="8"/>
                <w:szCs w:val="8"/>
              </w:rPr>
            </w:pPr>
          </w:p>
        </w:tc>
      </w:tr>
      <w:tr w:rsidR="00D04FD3" w:rsidTr="00D04FD3">
        <w:tc>
          <w:tcPr>
            <w:tcW w:w="1843" w:type="dxa"/>
            <w:tcBorders>
              <w:top w:val="single" w:sz="4" w:space="0" w:color="auto"/>
              <w:left w:val="single" w:sz="4" w:space="0" w:color="auto"/>
              <w:bottom w:val="nil"/>
              <w:right w:val="nil"/>
            </w:tcBorders>
            <w:hideMark/>
          </w:tcPr>
          <w:p w:rsidR="00D04FD3" w:rsidRDefault="00D04FD3">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D04FD3" w:rsidRDefault="00D04FD3">
            <w:pPr>
              <w:spacing w:after="0"/>
              <w:ind w:left="100"/>
              <w:rPr>
                <w:rFonts w:ascii="Arial" w:eastAsia="宋体" w:hAnsi="Arial" w:cs="Arial"/>
                <w:noProof/>
              </w:rPr>
            </w:pPr>
            <w:proofErr w:type="spellStart"/>
            <w:r w:rsidRPr="00D04FD3">
              <w:rPr>
                <w:rFonts w:ascii="Arial" w:hAnsi="Arial" w:cs="Arial"/>
              </w:rPr>
              <w:t>draftCR</w:t>
            </w:r>
            <w:proofErr w:type="spellEnd"/>
            <w:r w:rsidRPr="00D04FD3">
              <w:rPr>
                <w:rFonts w:ascii="Arial" w:hAnsi="Arial" w:cs="Arial"/>
              </w:rPr>
              <w:t xml:space="preserve"> on TC for UE specific CBW change on FR2 NR </w:t>
            </w:r>
            <w:proofErr w:type="spellStart"/>
            <w:r w:rsidRPr="00D04FD3">
              <w:rPr>
                <w:rFonts w:ascii="Arial" w:hAnsi="Arial" w:cs="Arial"/>
              </w:rPr>
              <w:t>PSCell</w:t>
            </w:r>
            <w:proofErr w:type="spellEnd"/>
            <w:r w:rsidRPr="00D04FD3">
              <w:rPr>
                <w:rFonts w:ascii="Arial" w:hAnsi="Arial" w:cs="Arial"/>
              </w:rPr>
              <w:t xml:space="preserve"> in EN-DC</w:t>
            </w:r>
            <w:r>
              <w:rPr>
                <w:rFonts w:ascii="Arial" w:hAnsi="Arial" w:cs="Arial"/>
              </w:rPr>
              <w:t xml:space="preserve"> </w:t>
            </w:r>
          </w:p>
        </w:tc>
      </w:tr>
      <w:tr w:rsidR="00D04FD3" w:rsidTr="00D04FD3">
        <w:tc>
          <w:tcPr>
            <w:tcW w:w="1843" w:type="dxa"/>
            <w:tcBorders>
              <w:top w:val="nil"/>
              <w:left w:val="single" w:sz="4" w:space="0" w:color="auto"/>
              <w:bottom w:val="nil"/>
              <w:right w:val="nil"/>
            </w:tcBorders>
          </w:tcPr>
          <w:p w:rsidR="00D04FD3" w:rsidRDefault="00D04FD3">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rsidR="00D04FD3" w:rsidRDefault="00D04FD3">
            <w:pPr>
              <w:spacing w:after="0"/>
              <w:rPr>
                <w:rFonts w:ascii="Arial" w:eastAsia="宋体" w:hAnsi="Arial"/>
                <w:noProof/>
                <w:sz w:val="8"/>
                <w:szCs w:val="8"/>
              </w:rPr>
            </w:pPr>
          </w:p>
        </w:tc>
      </w:tr>
      <w:tr w:rsidR="00D04FD3" w:rsidTr="00D04FD3">
        <w:tc>
          <w:tcPr>
            <w:tcW w:w="1843" w:type="dxa"/>
            <w:tcBorders>
              <w:top w:val="nil"/>
              <w:left w:val="single" w:sz="4" w:space="0" w:color="auto"/>
              <w:bottom w:val="nil"/>
              <w:right w:val="nil"/>
            </w:tcBorders>
            <w:hideMark/>
          </w:tcPr>
          <w:p w:rsidR="00D04FD3" w:rsidRDefault="00D04FD3">
            <w:pPr>
              <w:tabs>
                <w:tab w:val="right" w:pos="1759"/>
              </w:tabs>
              <w:spacing w:after="0"/>
              <w:rPr>
                <w:rFonts w:ascii="Arial" w:eastAsia="宋体" w:hAnsi="Arial"/>
                <w:b/>
                <w:i/>
                <w:noProof/>
              </w:rPr>
            </w:pPr>
            <w:r>
              <w:rPr>
                <w:rFonts w:ascii="Arial" w:eastAsia="宋体" w:hAnsi="Arial"/>
                <w:b/>
                <w:i/>
                <w:noProof/>
              </w:rPr>
              <w:t>Source to WG:</w:t>
            </w:r>
          </w:p>
        </w:tc>
        <w:tc>
          <w:tcPr>
            <w:tcW w:w="7797" w:type="dxa"/>
            <w:gridSpan w:val="10"/>
            <w:tcBorders>
              <w:top w:val="nil"/>
              <w:left w:val="nil"/>
              <w:bottom w:val="nil"/>
              <w:right w:val="single" w:sz="4" w:space="0" w:color="auto"/>
            </w:tcBorders>
            <w:shd w:val="pct30" w:color="FFFF00" w:fill="auto"/>
            <w:hideMark/>
          </w:tcPr>
          <w:p w:rsidR="00D04FD3" w:rsidRDefault="00D04FD3">
            <w:pPr>
              <w:spacing w:after="0"/>
              <w:ind w:left="100"/>
              <w:rPr>
                <w:rFonts w:ascii="Arial" w:eastAsia="宋体" w:hAnsi="Arial"/>
                <w:noProof/>
              </w:rPr>
            </w:pPr>
            <w:r w:rsidRPr="00D04FD3">
              <w:rPr>
                <w:rFonts w:ascii="Arial" w:eastAsia="宋体" w:hAnsi="Arial"/>
                <w:noProof/>
              </w:rPr>
              <w:t>Huawei, HiSilicon</w:t>
            </w:r>
            <w:r>
              <w:rPr>
                <w:rFonts w:ascii="Arial" w:eastAsia="宋体" w:hAnsi="Arial"/>
                <w:noProof/>
              </w:rPr>
              <w:t xml:space="preserve"> </w:t>
            </w:r>
          </w:p>
        </w:tc>
      </w:tr>
      <w:tr w:rsidR="00D04FD3" w:rsidTr="00D04FD3">
        <w:tc>
          <w:tcPr>
            <w:tcW w:w="1843" w:type="dxa"/>
            <w:tcBorders>
              <w:top w:val="nil"/>
              <w:left w:val="single" w:sz="4" w:space="0" w:color="auto"/>
              <w:bottom w:val="nil"/>
              <w:right w:val="nil"/>
            </w:tcBorders>
            <w:hideMark/>
          </w:tcPr>
          <w:p w:rsidR="00D04FD3" w:rsidRDefault="00D04FD3">
            <w:pPr>
              <w:tabs>
                <w:tab w:val="right" w:pos="1759"/>
              </w:tabs>
              <w:spacing w:after="0"/>
              <w:rPr>
                <w:rFonts w:ascii="Arial" w:eastAsia="宋体" w:hAnsi="Arial"/>
                <w:b/>
                <w:i/>
                <w:noProof/>
              </w:rPr>
            </w:pPr>
            <w:r>
              <w:rPr>
                <w:rFonts w:ascii="Arial" w:eastAsia="宋体" w:hAnsi="Arial"/>
                <w:b/>
                <w:i/>
                <w:noProof/>
              </w:rPr>
              <w:t>Source to TSG:</w:t>
            </w:r>
          </w:p>
        </w:tc>
        <w:tc>
          <w:tcPr>
            <w:tcW w:w="7797" w:type="dxa"/>
            <w:gridSpan w:val="10"/>
            <w:tcBorders>
              <w:top w:val="nil"/>
              <w:left w:val="nil"/>
              <w:bottom w:val="nil"/>
              <w:right w:val="single" w:sz="4" w:space="0" w:color="auto"/>
            </w:tcBorders>
            <w:shd w:val="pct30" w:color="FFFF00" w:fill="auto"/>
            <w:hideMark/>
          </w:tcPr>
          <w:p w:rsidR="00D04FD3" w:rsidRDefault="00D04FD3">
            <w:pPr>
              <w:spacing w:after="0"/>
              <w:ind w:left="100"/>
              <w:rPr>
                <w:rFonts w:ascii="Arial" w:eastAsia="宋体" w:hAnsi="Arial"/>
                <w:noProof/>
              </w:rPr>
            </w:pPr>
            <w:r>
              <w:rPr>
                <w:rFonts w:ascii="Arial" w:eastAsia="宋体" w:hAnsi="Arial"/>
                <w:noProof/>
              </w:rPr>
              <w:t>R4</w:t>
            </w:r>
          </w:p>
        </w:tc>
      </w:tr>
      <w:tr w:rsidR="00D04FD3" w:rsidTr="00D04FD3">
        <w:tc>
          <w:tcPr>
            <w:tcW w:w="1843" w:type="dxa"/>
            <w:tcBorders>
              <w:top w:val="nil"/>
              <w:left w:val="single" w:sz="4" w:space="0" w:color="auto"/>
              <w:bottom w:val="nil"/>
              <w:right w:val="nil"/>
            </w:tcBorders>
          </w:tcPr>
          <w:p w:rsidR="00D04FD3" w:rsidRDefault="00D04FD3">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rsidR="00D04FD3" w:rsidRDefault="00D04FD3">
            <w:pPr>
              <w:spacing w:after="0"/>
              <w:rPr>
                <w:rFonts w:ascii="Arial" w:eastAsia="宋体" w:hAnsi="Arial"/>
                <w:noProof/>
                <w:sz w:val="8"/>
                <w:szCs w:val="8"/>
              </w:rPr>
            </w:pPr>
          </w:p>
        </w:tc>
      </w:tr>
      <w:tr w:rsidR="00D04FD3" w:rsidTr="00D04FD3">
        <w:tc>
          <w:tcPr>
            <w:tcW w:w="1843" w:type="dxa"/>
            <w:tcBorders>
              <w:top w:val="nil"/>
              <w:left w:val="single" w:sz="4" w:space="0" w:color="auto"/>
              <w:bottom w:val="nil"/>
              <w:right w:val="nil"/>
            </w:tcBorders>
            <w:hideMark/>
          </w:tcPr>
          <w:p w:rsidR="00D04FD3" w:rsidRDefault="00D04FD3">
            <w:pPr>
              <w:tabs>
                <w:tab w:val="right" w:pos="1759"/>
              </w:tabs>
              <w:spacing w:after="0"/>
              <w:rPr>
                <w:rFonts w:ascii="Arial" w:eastAsia="宋体" w:hAnsi="Arial"/>
                <w:b/>
                <w:i/>
                <w:noProof/>
              </w:rPr>
            </w:pPr>
            <w:r>
              <w:rPr>
                <w:rFonts w:ascii="Arial" w:eastAsia="宋体" w:hAnsi="Arial"/>
                <w:b/>
                <w:i/>
                <w:noProof/>
              </w:rPr>
              <w:t>Work item code:</w:t>
            </w:r>
          </w:p>
        </w:tc>
        <w:tc>
          <w:tcPr>
            <w:tcW w:w="3686" w:type="dxa"/>
            <w:gridSpan w:val="5"/>
            <w:shd w:val="pct30" w:color="FFFF00" w:fill="auto"/>
            <w:hideMark/>
          </w:tcPr>
          <w:p w:rsidR="00D04FD3" w:rsidRDefault="00D04FD3">
            <w:pPr>
              <w:spacing w:after="0"/>
              <w:ind w:left="100"/>
              <w:rPr>
                <w:rFonts w:ascii="Arial" w:eastAsia="宋体" w:hAnsi="Arial"/>
                <w:noProof/>
              </w:rPr>
            </w:pPr>
            <w:r>
              <w:rPr>
                <w:rFonts w:ascii="Arial" w:eastAsia="宋体" w:hAnsi="Arial"/>
                <w:noProof/>
              </w:rPr>
              <w:t xml:space="preserve">NR_RRM_Enh-Perf </w:t>
            </w:r>
          </w:p>
        </w:tc>
        <w:tc>
          <w:tcPr>
            <w:tcW w:w="567" w:type="dxa"/>
          </w:tcPr>
          <w:p w:rsidR="00D04FD3" w:rsidRDefault="00D04FD3">
            <w:pPr>
              <w:spacing w:after="0"/>
              <w:ind w:right="100"/>
              <w:rPr>
                <w:rFonts w:ascii="Arial" w:eastAsia="宋体" w:hAnsi="Arial"/>
                <w:noProof/>
              </w:rPr>
            </w:pPr>
          </w:p>
        </w:tc>
        <w:tc>
          <w:tcPr>
            <w:tcW w:w="1417" w:type="dxa"/>
            <w:gridSpan w:val="3"/>
            <w:hideMark/>
          </w:tcPr>
          <w:p w:rsidR="00D04FD3" w:rsidRDefault="00D04FD3">
            <w:pPr>
              <w:spacing w:after="0"/>
              <w:jc w:val="right"/>
              <w:rPr>
                <w:rFonts w:ascii="Arial" w:eastAsia="宋体" w:hAnsi="Arial"/>
                <w:noProof/>
              </w:rPr>
            </w:pPr>
            <w:r>
              <w:rPr>
                <w:rFonts w:ascii="Arial" w:eastAsia="宋体" w:hAnsi="Arial"/>
                <w:b/>
                <w:i/>
                <w:noProof/>
              </w:rPr>
              <w:t>Date:</w:t>
            </w:r>
          </w:p>
        </w:tc>
        <w:tc>
          <w:tcPr>
            <w:tcW w:w="2127" w:type="dxa"/>
            <w:tcBorders>
              <w:top w:val="nil"/>
              <w:left w:val="nil"/>
              <w:bottom w:val="nil"/>
              <w:right w:val="single" w:sz="4" w:space="0" w:color="auto"/>
            </w:tcBorders>
            <w:shd w:val="pct30" w:color="FFFF00" w:fill="auto"/>
            <w:hideMark/>
          </w:tcPr>
          <w:p w:rsidR="00D04FD3" w:rsidRDefault="00D04FD3">
            <w:pPr>
              <w:spacing w:after="0"/>
              <w:ind w:left="100"/>
              <w:rPr>
                <w:rFonts w:ascii="Arial" w:eastAsia="宋体" w:hAnsi="Arial"/>
                <w:noProof/>
              </w:rPr>
            </w:pPr>
            <w:r w:rsidRPr="00D04FD3">
              <w:rPr>
                <w:rFonts w:ascii="Arial" w:eastAsia="宋体" w:hAnsi="Arial"/>
                <w:noProof/>
              </w:rPr>
              <w:t>2020-09-21</w:t>
            </w:r>
          </w:p>
        </w:tc>
      </w:tr>
      <w:tr w:rsidR="00D04FD3" w:rsidTr="00D04FD3">
        <w:tc>
          <w:tcPr>
            <w:tcW w:w="1843" w:type="dxa"/>
            <w:tcBorders>
              <w:top w:val="nil"/>
              <w:left w:val="single" w:sz="4" w:space="0" w:color="auto"/>
              <w:bottom w:val="nil"/>
              <w:right w:val="nil"/>
            </w:tcBorders>
          </w:tcPr>
          <w:p w:rsidR="00D04FD3" w:rsidRDefault="00D04FD3">
            <w:pPr>
              <w:spacing w:after="0"/>
              <w:rPr>
                <w:rFonts w:ascii="Arial" w:eastAsia="宋体" w:hAnsi="Arial"/>
                <w:b/>
                <w:i/>
                <w:noProof/>
                <w:sz w:val="8"/>
                <w:szCs w:val="8"/>
              </w:rPr>
            </w:pPr>
          </w:p>
        </w:tc>
        <w:tc>
          <w:tcPr>
            <w:tcW w:w="1986" w:type="dxa"/>
            <w:gridSpan w:val="4"/>
          </w:tcPr>
          <w:p w:rsidR="00D04FD3" w:rsidRDefault="00D04FD3">
            <w:pPr>
              <w:spacing w:after="0"/>
              <w:rPr>
                <w:rFonts w:ascii="Arial" w:eastAsia="宋体" w:hAnsi="Arial"/>
                <w:noProof/>
                <w:sz w:val="8"/>
                <w:szCs w:val="8"/>
              </w:rPr>
            </w:pPr>
          </w:p>
        </w:tc>
        <w:tc>
          <w:tcPr>
            <w:tcW w:w="2267" w:type="dxa"/>
            <w:gridSpan w:val="2"/>
          </w:tcPr>
          <w:p w:rsidR="00D04FD3" w:rsidRDefault="00D04FD3">
            <w:pPr>
              <w:spacing w:after="0"/>
              <w:rPr>
                <w:rFonts w:ascii="Arial" w:eastAsia="宋体" w:hAnsi="Arial"/>
                <w:noProof/>
                <w:sz w:val="8"/>
                <w:szCs w:val="8"/>
              </w:rPr>
            </w:pPr>
          </w:p>
        </w:tc>
        <w:tc>
          <w:tcPr>
            <w:tcW w:w="1417" w:type="dxa"/>
            <w:gridSpan w:val="3"/>
          </w:tcPr>
          <w:p w:rsidR="00D04FD3" w:rsidRDefault="00D04FD3">
            <w:pPr>
              <w:spacing w:after="0"/>
              <w:rPr>
                <w:rFonts w:ascii="Arial" w:eastAsia="宋体" w:hAnsi="Arial"/>
                <w:noProof/>
                <w:sz w:val="8"/>
                <w:szCs w:val="8"/>
              </w:rPr>
            </w:pPr>
          </w:p>
        </w:tc>
        <w:tc>
          <w:tcPr>
            <w:tcW w:w="2127" w:type="dxa"/>
            <w:tcBorders>
              <w:top w:val="nil"/>
              <w:left w:val="nil"/>
              <w:bottom w:val="nil"/>
              <w:right w:val="single" w:sz="4" w:space="0" w:color="auto"/>
            </w:tcBorders>
          </w:tcPr>
          <w:p w:rsidR="00D04FD3" w:rsidRDefault="00D04FD3">
            <w:pPr>
              <w:spacing w:after="0"/>
              <w:rPr>
                <w:rFonts w:ascii="Arial" w:eastAsia="宋体" w:hAnsi="Arial"/>
                <w:noProof/>
                <w:sz w:val="8"/>
                <w:szCs w:val="8"/>
              </w:rPr>
            </w:pPr>
          </w:p>
        </w:tc>
      </w:tr>
      <w:tr w:rsidR="00D04FD3" w:rsidTr="00D04FD3">
        <w:trPr>
          <w:cantSplit/>
        </w:trPr>
        <w:tc>
          <w:tcPr>
            <w:tcW w:w="1843" w:type="dxa"/>
            <w:tcBorders>
              <w:top w:val="nil"/>
              <w:left w:val="single" w:sz="4" w:space="0" w:color="auto"/>
              <w:bottom w:val="nil"/>
              <w:right w:val="nil"/>
            </w:tcBorders>
            <w:hideMark/>
          </w:tcPr>
          <w:p w:rsidR="00D04FD3" w:rsidRDefault="00D04FD3">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rsidR="00D04FD3" w:rsidRDefault="00D04FD3">
            <w:pPr>
              <w:spacing w:after="0"/>
              <w:ind w:left="100" w:right="-609"/>
              <w:rPr>
                <w:rFonts w:ascii="Arial" w:eastAsia="宋体" w:hAnsi="Arial"/>
                <w:b/>
                <w:noProof/>
              </w:rPr>
            </w:pPr>
            <w:r>
              <w:rPr>
                <w:rFonts w:ascii="Arial" w:eastAsia="宋体" w:hAnsi="Arial"/>
                <w:b/>
                <w:noProof/>
              </w:rPr>
              <w:t>B</w:t>
            </w:r>
          </w:p>
        </w:tc>
        <w:tc>
          <w:tcPr>
            <w:tcW w:w="3402" w:type="dxa"/>
            <w:gridSpan w:val="5"/>
          </w:tcPr>
          <w:p w:rsidR="00D04FD3" w:rsidRDefault="00D04FD3">
            <w:pPr>
              <w:spacing w:after="0"/>
              <w:rPr>
                <w:rFonts w:ascii="Arial" w:eastAsia="宋体" w:hAnsi="Arial"/>
                <w:noProof/>
              </w:rPr>
            </w:pPr>
          </w:p>
        </w:tc>
        <w:tc>
          <w:tcPr>
            <w:tcW w:w="1417" w:type="dxa"/>
            <w:gridSpan w:val="3"/>
            <w:hideMark/>
          </w:tcPr>
          <w:p w:rsidR="00D04FD3" w:rsidRDefault="00D04FD3">
            <w:pPr>
              <w:spacing w:after="0"/>
              <w:jc w:val="right"/>
              <w:rPr>
                <w:rFonts w:ascii="Arial" w:eastAsia="宋体" w:hAnsi="Arial"/>
                <w:b/>
                <w:i/>
                <w:noProof/>
              </w:rPr>
            </w:pPr>
            <w:r>
              <w:rPr>
                <w:rFonts w:ascii="Arial" w:eastAsia="宋体" w:hAnsi="Arial"/>
                <w:b/>
                <w:i/>
                <w:noProof/>
              </w:rPr>
              <w:t>Release:</w:t>
            </w:r>
          </w:p>
        </w:tc>
        <w:tc>
          <w:tcPr>
            <w:tcW w:w="2127" w:type="dxa"/>
            <w:tcBorders>
              <w:top w:val="nil"/>
              <w:left w:val="nil"/>
              <w:bottom w:val="nil"/>
              <w:right w:val="single" w:sz="4" w:space="0" w:color="auto"/>
            </w:tcBorders>
            <w:shd w:val="pct30" w:color="FFFF00" w:fill="auto"/>
            <w:hideMark/>
          </w:tcPr>
          <w:p w:rsidR="00D04FD3" w:rsidRDefault="00D04FD3">
            <w:pPr>
              <w:spacing w:after="0"/>
              <w:ind w:left="100"/>
              <w:rPr>
                <w:rFonts w:ascii="Arial" w:eastAsia="宋体" w:hAnsi="Arial"/>
                <w:noProof/>
              </w:rPr>
            </w:pPr>
            <w:r>
              <w:rPr>
                <w:rFonts w:ascii="Arial" w:eastAsia="宋体" w:hAnsi="Arial"/>
                <w:noProof/>
              </w:rPr>
              <w:t>Rel-16</w:t>
            </w:r>
          </w:p>
        </w:tc>
      </w:tr>
      <w:tr w:rsidR="00D04FD3" w:rsidTr="00D04FD3">
        <w:tc>
          <w:tcPr>
            <w:tcW w:w="1843" w:type="dxa"/>
            <w:tcBorders>
              <w:top w:val="nil"/>
              <w:left w:val="single" w:sz="4" w:space="0" w:color="auto"/>
              <w:bottom w:val="single" w:sz="4" w:space="0" w:color="auto"/>
              <w:right w:val="nil"/>
            </w:tcBorders>
          </w:tcPr>
          <w:p w:rsidR="00D04FD3" w:rsidRDefault="00D04FD3">
            <w:pPr>
              <w:spacing w:after="0"/>
              <w:rPr>
                <w:rFonts w:ascii="Arial" w:eastAsia="宋体" w:hAnsi="Arial"/>
                <w:b/>
                <w:i/>
                <w:noProof/>
              </w:rPr>
            </w:pPr>
          </w:p>
        </w:tc>
        <w:tc>
          <w:tcPr>
            <w:tcW w:w="4677" w:type="dxa"/>
            <w:gridSpan w:val="8"/>
            <w:tcBorders>
              <w:top w:val="nil"/>
              <w:left w:val="nil"/>
              <w:bottom w:val="single" w:sz="4" w:space="0" w:color="auto"/>
              <w:right w:val="nil"/>
            </w:tcBorders>
            <w:hideMark/>
          </w:tcPr>
          <w:p w:rsidR="00D04FD3" w:rsidRDefault="00D04FD3">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rsidR="00D04FD3" w:rsidRDefault="00D04FD3">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0" w:type="dxa"/>
            <w:gridSpan w:val="2"/>
            <w:tcBorders>
              <w:top w:val="nil"/>
              <w:left w:val="nil"/>
              <w:bottom w:val="single" w:sz="4" w:space="0" w:color="auto"/>
              <w:right w:val="single" w:sz="4" w:space="0" w:color="auto"/>
            </w:tcBorders>
            <w:hideMark/>
          </w:tcPr>
          <w:p w:rsidR="00D04FD3" w:rsidRDefault="00D04FD3">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r>
            <w:r>
              <w:rPr>
                <w:rFonts w:ascii="Arial" w:eastAsia="MS Mincho" w:hAnsi="Arial" w:cs="Arial"/>
                <w:i/>
                <w:noProof/>
                <w:sz w:val="18"/>
              </w:rPr>
              <w:t>Rel-8</w:t>
            </w:r>
            <w:r>
              <w:rPr>
                <w:rFonts w:ascii="Arial" w:eastAsia="MS Mincho" w:hAnsi="Arial" w:cs="Arial"/>
                <w:i/>
                <w:noProof/>
                <w:sz w:val="18"/>
              </w:rPr>
              <w:tab/>
              <w:t>(Release 8)</w:t>
            </w:r>
            <w:r>
              <w:rPr>
                <w:rFonts w:ascii="Arial" w:eastAsia="MS Mincho" w:hAnsi="Arial" w:cs="Arial"/>
                <w:i/>
                <w:noProof/>
                <w:sz w:val="18"/>
              </w:rPr>
              <w:br/>
              <w:t>Rel-9</w:t>
            </w:r>
            <w:r>
              <w:rPr>
                <w:rFonts w:ascii="Arial" w:eastAsia="MS Mincho" w:hAnsi="Arial" w:cs="Arial"/>
                <w:i/>
                <w:noProof/>
                <w:sz w:val="18"/>
              </w:rPr>
              <w:tab/>
              <w:t>(Release 9)</w:t>
            </w:r>
            <w:r>
              <w:rPr>
                <w:rFonts w:ascii="Arial" w:eastAsia="MS Mincho" w:hAnsi="Arial" w:cs="Arial"/>
                <w:i/>
                <w:noProof/>
                <w:sz w:val="18"/>
              </w:rPr>
              <w:br/>
              <w:t>Rel-10</w:t>
            </w:r>
            <w:r>
              <w:rPr>
                <w:rFonts w:ascii="Arial" w:eastAsia="MS Mincho" w:hAnsi="Arial" w:cs="Arial"/>
                <w:i/>
                <w:noProof/>
                <w:sz w:val="18"/>
              </w:rPr>
              <w:tab/>
              <w:t>(Release 10)</w:t>
            </w:r>
            <w:r>
              <w:rPr>
                <w:rFonts w:ascii="Arial" w:eastAsia="MS Mincho" w:hAnsi="Arial" w:cs="Arial"/>
                <w:i/>
                <w:noProof/>
                <w:sz w:val="18"/>
              </w:rPr>
              <w:br/>
              <w:t>Rel-11</w:t>
            </w:r>
            <w:r>
              <w:rPr>
                <w:rFonts w:ascii="Arial" w:eastAsia="MS Mincho" w:hAnsi="Arial" w:cs="Arial"/>
                <w:i/>
                <w:noProof/>
                <w:sz w:val="18"/>
              </w:rPr>
              <w:tab/>
              <w:t>(Release 11)</w:t>
            </w:r>
            <w:r>
              <w:rPr>
                <w:rFonts w:ascii="Arial" w:eastAsia="MS Mincho" w:hAnsi="Arial" w:cs="Arial"/>
                <w:i/>
                <w:noProof/>
                <w:sz w:val="18"/>
              </w:rPr>
              <w:br/>
              <w:t>…</w:t>
            </w:r>
            <w:r>
              <w:rPr>
                <w:rFonts w:ascii="Arial" w:eastAsia="MS Mincho" w:hAnsi="Arial" w:cs="Arial"/>
                <w:i/>
                <w:noProof/>
                <w:sz w:val="18"/>
              </w:rPr>
              <w:br/>
              <w:t>Rel-15</w:t>
            </w:r>
            <w:r>
              <w:rPr>
                <w:rFonts w:ascii="Arial" w:eastAsia="MS Mincho" w:hAnsi="Arial" w:cs="Arial"/>
                <w:i/>
                <w:noProof/>
                <w:sz w:val="18"/>
              </w:rPr>
              <w:tab/>
              <w:t>(Release 15)</w:t>
            </w:r>
            <w:r>
              <w:rPr>
                <w:rFonts w:ascii="Arial" w:eastAsia="MS Mincho" w:hAnsi="Arial" w:cs="Arial"/>
                <w:i/>
                <w:noProof/>
                <w:sz w:val="18"/>
              </w:rPr>
              <w:br/>
              <w:t>Rel-16</w:t>
            </w:r>
            <w:r>
              <w:rPr>
                <w:rFonts w:ascii="Arial" w:eastAsia="MS Mincho" w:hAnsi="Arial" w:cs="Arial"/>
                <w:i/>
                <w:noProof/>
                <w:sz w:val="18"/>
              </w:rPr>
              <w:tab/>
              <w:t>(Release 16)</w:t>
            </w:r>
            <w:r>
              <w:rPr>
                <w:rFonts w:ascii="Arial" w:eastAsia="MS Mincho" w:hAnsi="Arial" w:cs="Arial"/>
                <w:i/>
                <w:noProof/>
                <w:sz w:val="18"/>
              </w:rPr>
              <w:br/>
              <w:t>Rel-17</w:t>
            </w:r>
            <w:r>
              <w:rPr>
                <w:rFonts w:ascii="Arial" w:eastAsia="MS Mincho" w:hAnsi="Arial" w:cs="Arial"/>
                <w:i/>
                <w:noProof/>
                <w:sz w:val="18"/>
              </w:rPr>
              <w:tab/>
              <w:t>(Release 17)</w:t>
            </w:r>
            <w:r>
              <w:rPr>
                <w:rFonts w:ascii="Arial" w:eastAsia="MS Mincho" w:hAnsi="Arial" w:cs="Arial"/>
                <w:i/>
                <w:noProof/>
                <w:sz w:val="18"/>
              </w:rPr>
              <w:br/>
              <w:t>Rel-18</w:t>
            </w:r>
            <w:r>
              <w:rPr>
                <w:rFonts w:ascii="Arial" w:eastAsia="MS Mincho" w:hAnsi="Arial" w:cs="Arial"/>
                <w:i/>
                <w:noProof/>
                <w:sz w:val="18"/>
              </w:rPr>
              <w:tab/>
              <w:t>(Release 18)</w:t>
            </w:r>
          </w:p>
        </w:tc>
      </w:tr>
      <w:tr w:rsidR="00D04FD3" w:rsidTr="00D04FD3">
        <w:tc>
          <w:tcPr>
            <w:tcW w:w="1843" w:type="dxa"/>
          </w:tcPr>
          <w:p w:rsidR="00D04FD3" w:rsidRDefault="00D04FD3">
            <w:pPr>
              <w:spacing w:after="0"/>
              <w:rPr>
                <w:rFonts w:ascii="Arial" w:eastAsia="宋体" w:hAnsi="Arial"/>
                <w:b/>
                <w:i/>
                <w:noProof/>
                <w:sz w:val="8"/>
                <w:szCs w:val="8"/>
              </w:rPr>
            </w:pPr>
          </w:p>
        </w:tc>
        <w:tc>
          <w:tcPr>
            <w:tcW w:w="7797" w:type="dxa"/>
            <w:gridSpan w:val="10"/>
          </w:tcPr>
          <w:p w:rsidR="00D04FD3" w:rsidRDefault="00D04FD3">
            <w:pPr>
              <w:spacing w:after="0"/>
              <w:rPr>
                <w:rFonts w:ascii="Arial" w:eastAsia="宋体" w:hAnsi="Arial"/>
                <w:noProof/>
                <w:sz w:val="8"/>
                <w:szCs w:val="8"/>
              </w:rPr>
            </w:pPr>
          </w:p>
        </w:tc>
      </w:tr>
      <w:tr w:rsidR="00D04FD3" w:rsidTr="00D04FD3">
        <w:tc>
          <w:tcPr>
            <w:tcW w:w="2694" w:type="dxa"/>
            <w:gridSpan w:val="2"/>
            <w:tcBorders>
              <w:top w:val="single" w:sz="4" w:space="0" w:color="auto"/>
              <w:left w:val="single" w:sz="4" w:space="0" w:color="auto"/>
              <w:bottom w:val="nil"/>
              <w:right w:val="nil"/>
            </w:tcBorders>
            <w:hideMark/>
          </w:tcPr>
          <w:p w:rsidR="00D04FD3" w:rsidRDefault="00D04FD3">
            <w:pPr>
              <w:tabs>
                <w:tab w:val="right" w:pos="2184"/>
              </w:tabs>
              <w:spacing w:after="0"/>
              <w:rPr>
                <w:rFonts w:ascii="Arial" w:eastAsia="宋体" w:hAnsi="Arial"/>
                <w:b/>
                <w:i/>
                <w:noProof/>
              </w:rPr>
            </w:pPr>
            <w:r>
              <w:rPr>
                <w:rFonts w:ascii="Arial" w:eastAsia="宋体"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D04FD3" w:rsidRDefault="00D04FD3">
            <w:pPr>
              <w:spacing w:after="0"/>
              <w:ind w:left="100"/>
              <w:rPr>
                <w:rFonts w:ascii="Arial" w:eastAsia="宋体" w:hAnsi="Arial"/>
                <w:noProof/>
              </w:rPr>
            </w:pPr>
            <w:r w:rsidRPr="00D04FD3">
              <w:rPr>
                <w:rFonts w:ascii="Arial" w:eastAsia="宋体" w:hAnsi="Arial"/>
                <w:noProof/>
              </w:rPr>
              <w:t>RRM core requirements for U-CBW change are defined, but there is no RRM test case for U-CBW change.</w:t>
            </w:r>
            <w:r>
              <w:rPr>
                <w:rFonts w:ascii="Arial" w:eastAsia="宋体" w:hAnsi="Arial"/>
                <w:noProof/>
              </w:rPr>
              <w:t xml:space="preserve"> </w:t>
            </w:r>
          </w:p>
        </w:tc>
      </w:tr>
      <w:tr w:rsidR="00D04FD3" w:rsidTr="00D04FD3">
        <w:tc>
          <w:tcPr>
            <w:tcW w:w="2694" w:type="dxa"/>
            <w:gridSpan w:val="2"/>
            <w:tcBorders>
              <w:top w:val="nil"/>
              <w:left w:val="single" w:sz="4" w:space="0" w:color="auto"/>
              <w:bottom w:val="nil"/>
              <w:right w:val="nil"/>
            </w:tcBorders>
          </w:tcPr>
          <w:p w:rsidR="00D04FD3" w:rsidRDefault="00D04FD3">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rsidR="00D04FD3" w:rsidRDefault="00D04FD3">
            <w:pPr>
              <w:spacing w:after="0"/>
              <w:rPr>
                <w:rFonts w:ascii="Arial" w:eastAsia="宋体" w:hAnsi="Arial"/>
                <w:noProof/>
                <w:sz w:val="8"/>
                <w:szCs w:val="8"/>
              </w:rPr>
            </w:pPr>
          </w:p>
        </w:tc>
      </w:tr>
      <w:tr w:rsidR="00D04FD3" w:rsidTr="00D04FD3">
        <w:tc>
          <w:tcPr>
            <w:tcW w:w="2694" w:type="dxa"/>
            <w:gridSpan w:val="2"/>
            <w:tcBorders>
              <w:top w:val="nil"/>
              <w:left w:val="single" w:sz="4" w:space="0" w:color="auto"/>
              <w:bottom w:val="nil"/>
              <w:right w:val="nil"/>
            </w:tcBorders>
            <w:hideMark/>
          </w:tcPr>
          <w:p w:rsidR="00D04FD3" w:rsidRDefault="00D04FD3">
            <w:pPr>
              <w:tabs>
                <w:tab w:val="right" w:pos="2184"/>
              </w:tabs>
              <w:spacing w:after="0"/>
              <w:rPr>
                <w:rFonts w:ascii="Arial" w:eastAsia="宋体" w:hAnsi="Arial"/>
                <w:b/>
                <w:i/>
                <w:noProof/>
              </w:rPr>
            </w:pPr>
            <w:r>
              <w:rPr>
                <w:rFonts w:ascii="Arial" w:eastAsia="宋体" w:hAnsi="Arial"/>
                <w:b/>
                <w:i/>
                <w:noProof/>
              </w:rPr>
              <w:t>Summary of change:</w:t>
            </w:r>
          </w:p>
        </w:tc>
        <w:tc>
          <w:tcPr>
            <w:tcW w:w="6946" w:type="dxa"/>
            <w:gridSpan w:val="9"/>
            <w:tcBorders>
              <w:top w:val="nil"/>
              <w:left w:val="nil"/>
              <w:bottom w:val="nil"/>
              <w:right w:val="single" w:sz="4" w:space="0" w:color="auto"/>
            </w:tcBorders>
            <w:shd w:val="pct30" w:color="FFFF00" w:fill="auto"/>
            <w:hideMark/>
          </w:tcPr>
          <w:p w:rsidR="00D04FD3" w:rsidRDefault="00D04FD3">
            <w:pPr>
              <w:spacing w:after="0"/>
              <w:ind w:left="100"/>
              <w:rPr>
                <w:rFonts w:ascii="Arial" w:eastAsia="宋体" w:hAnsi="Arial"/>
                <w:noProof/>
                <w:lang w:eastAsia="zh-CN"/>
              </w:rPr>
            </w:pPr>
            <w:r w:rsidRPr="00D04FD3">
              <w:rPr>
                <w:rFonts w:ascii="Arial" w:eastAsia="宋体" w:hAnsi="Arial"/>
                <w:noProof/>
              </w:rPr>
              <w:t>Introduce TC for UE specific CBW change on FR2 NR PSCell in EN-DC.</w:t>
            </w:r>
          </w:p>
        </w:tc>
      </w:tr>
      <w:tr w:rsidR="00D04FD3" w:rsidTr="00D04FD3">
        <w:tc>
          <w:tcPr>
            <w:tcW w:w="2694" w:type="dxa"/>
            <w:gridSpan w:val="2"/>
            <w:tcBorders>
              <w:top w:val="nil"/>
              <w:left w:val="single" w:sz="4" w:space="0" w:color="auto"/>
              <w:bottom w:val="nil"/>
              <w:right w:val="nil"/>
            </w:tcBorders>
          </w:tcPr>
          <w:p w:rsidR="00D04FD3" w:rsidRDefault="00D04FD3">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rsidR="00D04FD3" w:rsidRDefault="00D04FD3">
            <w:pPr>
              <w:spacing w:after="0"/>
              <w:rPr>
                <w:rFonts w:ascii="Arial" w:eastAsia="宋体" w:hAnsi="Arial"/>
                <w:noProof/>
                <w:sz w:val="8"/>
                <w:szCs w:val="8"/>
              </w:rPr>
            </w:pPr>
          </w:p>
        </w:tc>
      </w:tr>
      <w:tr w:rsidR="00D04FD3" w:rsidTr="00D04FD3">
        <w:tc>
          <w:tcPr>
            <w:tcW w:w="2694" w:type="dxa"/>
            <w:gridSpan w:val="2"/>
            <w:tcBorders>
              <w:top w:val="nil"/>
              <w:left w:val="single" w:sz="4" w:space="0" w:color="auto"/>
              <w:bottom w:val="single" w:sz="4" w:space="0" w:color="auto"/>
              <w:right w:val="nil"/>
            </w:tcBorders>
            <w:hideMark/>
          </w:tcPr>
          <w:p w:rsidR="00D04FD3" w:rsidRDefault="00D04FD3">
            <w:pPr>
              <w:tabs>
                <w:tab w:val="right" w:pos="2184"/>
              </w:tabs>
              <w:spacing w:after="0"/>
              <w:rPr>
                <w:rFonts w:ascii="Arial" w:eastAsia="宋体" w:hAnsi="Arial"/>
                <w:b/>
                <w:i/>
                <w:noProof/>
              </w:rPr>
            </w:pPr>
            <w:r>
              <w:rPr>
                <w:rFonts w:ascii="Arial" w:eastAsia="宋体"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D04FD3" w:rsidRDefault="00D04FD3">
            <w:pPr>
              <w:spacing w:after="0"/>
              <w:ind w:left="100"/>
              <w:rPr>
                <w:rFonts w:ascii="Arial" w:eastAsia="宋体" w:hAnsi="Arial"/>
                <w:noProof/>
              </w:rPr>
            </w:pPr>
            <w:r w:rsidRPr="00D04FD3">
              <w:rPr>
                <w:rFonts w:ascii="Arial" w:eastAsia="宋体" w:hAnsi="Arial"/>
                <w:noProof/>
              </w:rPr>
              <w:t>U-CBW change performance is not verified.</w:t>
            </w:r>
          </w:p>
        </w:tc>
      </w:tr>
      <w:tr w:rsidR="00D04FD3" w:rsidTr="00D04FD3">
        <w:tc>
          <w:tcPr>
            <w:tcW w:w="2694" w:type="dxa"/>
            <w:gridSpan w:val="2"/>
          </w:tcPr>
          <w:p w:rsidR="00D04FD3" w:rsidRDefault="00D04FD3">
            <w:pPr>
              <w:spacing w:after="0"/>
              <w:rPr>
                <w:rFonts w:ascii="Arial" w:eastAsia="宋体" w:hAnsi="Arial"/>
                <w:b/>
                <w:i/>
                <w:noProof/>
                <w:sz w:val="8"/>
                <w:szCs w:val="8"/>
              </w:rPr>
            </w:pPr>
          </w:p>
        </w:tc>
        <w:tc>
          <w:tcPr>
            <w:tcW w:w="6946" w:type="dxa"/>
            <w:gridSpan w:val="9"/>
          </w:tcPr>
          <w:p w:rsidR="00D04FD3" w:rsidRDefault="00D04FD3">
            <w:pPr>
              <w:spacing w:after="0"/>
              <w:rPr>
                <w:rFonts w:ascii="Arial" w:eastAsia="宋体" w:hAnsi="Arial"/>
                <w:noProof/>
                <w:sz w:val="8"/>
                <w:szCs w:val="8"/>
              </w:rPr>
            </w:pPr>
          </w:p>
        </w:tc>
      </w:tr>
      <w:tr w:rsidR="00D04FD3" w:rsidTr="00D04FD3">
        <w:tc>
          <w:tcPr>
            <w:tcW w:w="2694" w:type="dxa"/>
            <w:gridSpan w:val="2"/>
            <w:tcBorders>
              <w:top w:val="single" w:sz="4" w:space="0" w:color="auto"/>
              <w:left w:val="single" w:sz="4" w:space="0" w:color="auto"/>
              <w:bottom w:val="nil"/>
              <w:right w:val="nil"/>
            </w:tcBorders>
            <w:hideMark/>
          </w:tcPr>
          <w:p w:rsidR="00D04FD3" w:rsidRDefault="00D04FD3">
            <w:pPr>
              <w:tabs>
                <w:tab w:val="right" w:pos="2184"/>
              </w:tabs>
              <w:spacing w:after="0"/>
              <w:rPr>
                <w:rFonts w:ascii="Arial" w:eastAsia="宋体" w:hAnsi="Arial"/>
                <w:b/>
                <w:i/>
                <w:noProof/>
              </w:rPr>
            </w:pPr>
            <w:r>
              <w:rPr>
                <w:rFonts w:ascii="Arial" w:eastAsia="宋体"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D04FD3" w:rsidRDefault="00D04FD3">
            <w:pPr>
              <w:spacing w:after="0"/>
              <w:ind w:left="100"/>
              <w:rPr>
                <w:rFonts w:ascii="Arial" w:eastAsia="宋体" w:hAnsi="Arial"/>
                <w:noProof/>
              </w:rPr>
            </w:pPr>
            <w:r w:rsidRPr="00D04FD3">
              <w:rPr>
                <w:rFonts w:ascii="Arial" w:eastAsia="宋体" w:hAnsi="Arial"/>
                <w:noProof/>
              </w:rPr>
              <w:t>A.5.5.X</w:t>
            </w:r>
          </w:p>
        </w:tc>
      </w:tr>
      <w:tr w:rsidR="00D04FD3" w:rsidTr="00D04FD3">
        <w:tc>
          <w:tcPr>
            <w:tcW w:w="2694" w:type="dxa"/>
            <w:gridSpan w:val="2"/>
            <w:tcBorders>
              <w:top w:val="nil"/>
              <w:left w:val="single" w:sz="4" w:space="0" w:color="auto"/>
              <w:bottom w:val="nil"/>
              <w:right w:val="nil"/>
            </w:tcBorders>
          </w:tcPr>
          <w:p w:rsidR="00D04FD3" w:rsidRDefault="00D04FD3">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rsidR="00D04FD3" w:rsidRDefault="00D04FD3">
            <w:pPr>
              <w:spacing w:after="0"/>
              <w:rPr>
                <w:rFonts w:ascii="Arial" w:eastAsia="宋体" w:hAnsi="Arial"/>
                <w:noProof/>
                <w:sz w:val="8"/>
                <w:szCs w:val="8"/>
              </w:rPr>
            </w:pPr>
          </w:p>
        </w:tc>
      </w:tr>
      <w:tr w:rsidR="00D04FD3" w:rsidTr="00D04FD3">
        <w:tc>
          <w:tcPr>
            <w:tcW w:w="2694" w:type="dxa"/>
            <w:gridSpan w:val="2"/>
            <w:tcBorders>
              <w:top w:val="nil"/>
              <w:left w:val="single" w:sz="4" w:space="0" w:color="auto"/>
              <w:bottom w:val="nil"/>
              <w:right w:val="nil"/>
            </w:tcBorders>
          </w:tcPr>
          <w:p w:rsidR="00D04FD3" w:rsidRDefault="00D04FD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rsidR="00D04FD3" w:rsidRDefault="00D04FD3">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D04FD3" w:rsidRDefault="00D04FD3">
            <w:pPr>
              <w:spacing w:after="0"/>
              <w:jc w:val="center"/>
              <w:rPr>
                <w:rFonts w:ascii="Arial" w:eastAsia="宋体" w:hAnsi="Arial"/>
                <w:b/>
                <w:caps/>
                <w:noProof/>
              </w:rPr>
            </w:pPr>
            <w:r>
              <w:rPr>
                <w:rFonts w:ascii="Arial" w:eastAsia="宋体" w:hAnsi="Arial"/>
                <w:b/>
                <w:caps/>
                <w:noProof/>
              </w:rPr>
              <w:t>N</w:t>
            </w:r>
          </w:p>
        </w:tc>
        <w:tc>
          <w:tcPr>
            <w:tcW w:w="2977" w:type="dxa"/>
            <w:gridSpan w:val="4"/>
          </w:tcPr>
          <w:p w:rsidR="00D04FD3" w:rsidRDefault="00D04FD3">
            <w:pPr>
              <w:tabs>
                <w:tab w:val="right" w:pos="2893"/>
              </w:tabs>
              <w:spacing w:after="0"/>
              <w:rPr>
                <w:rFonts w:ascii="Arial" w:eastAsia="宋体" w:hAnsi="Arial"/>
                <w:noProof/>
              </w:rPr>
            </w:pPr>
          </w:p>
        </w:tc>
        <w:tc>
          <w:tcPr>
            <w:tcW w:w="3401" w:type="dxa"/>
            <w:gridSpan w:val="3"/>
            <w:tcBorders>
              <w:top w:val="nil"/>
              <w:left w:val="nil"/>
              <w:bottom w:val="nil"/>
              <w:right w:val="single" w:sz="4" w:space="0" w:color="auto"/>
            </w:tcBorders>
          </w:tcPr>
          <w:p w:rsidR="00D04FD3" w:rsidRDefault="00D04FD3">
            <w:pPr>
              <w:spacing w:after="0"/>
              <w:ind w:left="99"/>
              <w:rPr>
                <w:rFonts w:ascii="Arial" w:eastAsia="宋体" w:hAnsi="Arial"/>
                <w:noProof/>
              </w:rPr>
            </w:pPr>
          </w:p>
        </w:tc>
      </w:tr>
      <w:tr w:rsidR="00D04FD3" w:rsidTr="00D04FD3">
        <w:tc>
          <w:tcPr>
            <w:tcW w:w="2694" w:type="dxa"/>
            <w:gridSpan w:val="2"/>
            <w:tcBorders>
              <w:top w:val="nil"/>
              <w:left w:val="single" w:sz="4" w:space="0" w:color="auto"/>
              <w:bottom w:val="nil"/>
              <w:right w:val="nil"/>
            </w:tcBorders>
            <w:hideMark/>
          </w:tcPr>
          <w:p w:rsidR="00D04FD3" w:rsidRDefault="00D04FD3">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D04FD3" w:rsidRDefault="00D04FD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04FD3" w:rsidRDefault="00D04FD3">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hideMark/>
          </w:tcPr>
          <w:p w:rsidR="00D04FD3" w:rsidRDefault="00D04FD3">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1" w:type="dxa"/>
            <w:gridSpan w:val="3"/>
            <w:tcBorders>
              <w:top w:val="nil"/>
              <w:left w:val="nil"/>
              <w:bottom w:val="nil"/>
              <w:right w:val="single" w:sz="4" w:space="0" w:color="auto"/>
            </w:tcBorders>
            <w:shd w:val="pct30" w:color="FFFF00" w:fill="auto"/>
            <w:hideMark/>
          </w:tcPr>
          <w:p w:rsidR="00D04FD3" w:rsidRDefault="00D04FD3">
            <w:pPr>
              <w:spacing w:after="0"/>
              <w:ind w:left="99"/>
              <w:rPr>
                <w:rFonts w:ascii="Arial" w:eastAsia="宋体" w:hAnsi="Arial"/>
                <w:noProof/>
              </w:rPr>
            </w:pPr>
            <w:r>
              <w:rPr>
                <w:rFonts w:ascii="Arial" w:eastAsia="宋体" w:hAnsi="Arial"/>
                <w:noProof/>
              </w:rPr>
              <w:t xml:space="preserve">TS/TR ... CR ... </w:t>
            </w:r>
          </w:p>
        </w:tc>
      </w:tr>
      <w:tr w:rsidR="00D04FD3" w:rsidTr="00D04FD3">
        <w:tc>
          <w:tcPr>
            <w:tcW w:w="2694" w:type="dxa"/>
            <w:gridSpan w:val="2"/>
            <w:tcBorders>
              <w:top w:val="nil"/>
              <w:left w:val="single" w:sz="4" w:space="0" w:color="auto"/>
              <w:bottom w:val="nil"/>
              <w:right w:val="nil"/>
            </w:tcBorders>
            <w:hideMark/>
          </w:tcPr>
          <w:p w:rsidR="00D04FD3" w:rsidRDefault="00D04FD3">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D04FD3" w:rsidRDefault="00D04FD3">
            <w:pPr>
              <w:spacing w:after="0"/>
              <w:jc w:val="center"/>
              <w:rPr>
                <w:rFonts w:ascii="Arial" w:eastAsia="宋体" w:hAnsi="Arial"/>
                <w:b/>
                <w:caps/>
                <w:noProof/>
                <w:lang w:eastAsia="zh-CN"/>
              </w:rPr>
            </w:pPr>
            <w:r>
              <w:rPr>
                <w:rFonts w:ascii="Arial" w:eastAsia="宋体"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04FD3" w:rsidRDefault="00D04FD3">
            <w:pPr>
              <w:spacing w:after="0"/>
              <w:jc w:val="center"/>
              <w:rPr>
                <w:rFonts w:ascii="Arial" w:eastAsia="宋体" w:hAnsi="Arial"/>
                <w:b/>
                <w:caps/>
                <w:noProof/>
              </w:rPr>
            </w:pPr>
          </w:p>
        </w:tc>
        <w:tc>
          <w:tcPr>
            <w:tcW w:w="2977" w:type="dxa"/>
            <w:gridSpan w:val="4"/>
            <w:hideMark/>
          </w:tcPr>
          <w:p w:rsidR="00D04FD3" w:rsidRDefault="00D04FD3">
            <w:pPr>
              <w:spacing w:after="0"/>
              <w:rPr>
                <w:rFonts w:ascii="Arial" w:eastAsia="宋体" w:hAnsi="Arial"/>
                <w:noProof/>
              </w:rPr>
            </w:pPr>
            <w:r>
              <w:rPr>
                <w:rFonts w:ascii="Arial" w:eastAsia="宋体"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D04FD3" w:rsidRDefault="00D04FD3">
            <w:pPr>
              <w:spacing w:after="0"/>
              <w:ind w:left="99"/>
              <w:rPr>
                <w:rFonts w:ascii="Arial" w:eastAsia="宋体" w:hAnsi="Arial"/>
                <w:noProof/>
              </w:rPr>
            </w:pPr>
            <w:r w:rsidRPr="00D04FD3">
              <w:rPr>
                <w:rFonts w:ascii="Arial" w:eastAsia="MS Mincho" w:hAnsi="Arial"/>
                <w:noProof/>
              </w:rPr>
              <w:t>TS 38.533</w:t>
            </w:r>
          </w:p>
        </w:tc>
      </w:tr>
      <w:tr w:rsidR="00D04FD3" w:rsidTr="00D04FD3">
        <w:tc>
          <w:tcPr>
            <w:tcW w:w="2694" w:type="dxa"/>
            <w:gridSpan w:val="2"/>
            <w:tcBorders>
              <w:top w:val="nil"/>
              <w:left w:val="single" w:sz="4" w:space="0" w:color="auto"/>
              <w:bottom w:val="nil"/>
              <w:right w:val="nil"/>
            </w:tcBorders>
            <w:hideMark/>
          </w:tcPr>
          <w:p w:rsidR="00D04FD3" w:rsidRDefault="00D04FD3">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04FD3" w:rsidRDefault="00D04FD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04FD3" w:rsidRDefault="00D04FD3">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hideMark/>
          </w:tcPr>
          <w:p w:rsidR="00D04FD3" w:rsidRDefault="00D04FD3">
            <w:pPr>
              <w:spacing w:after="0"/>
              <w:rPr>
                <w:rFonts w:ascii="Arial" w:eastAsia="宋体" w:hAnsi="Arial"/>
                <w:noProof/>
              </w:rPr>
            </w:pPr>
            <w:r>
              <w:rPr>
                <w:rFonts w:ascii="Arial" w:eastAsia="宋体"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D04FD3" w:rsidRDefault="00D04FD3">
            <w:pPr>
              <w:spacing w:after="0"/>
              <w:ind w:left="99"/>
              <w:rPr>
                <w:rFonts w:ascii="Arial" w:eastAsia="宋体" w:hAnsi="Arial"/>
                <w:noProof/>
              </w:rPr>
            </w:pPr>
            <w:r>
              <w:rPr>
                <w:rFonts w:ascii="Arial" w:eastAsia="宋体" w:hAnsi="Arial"/>
                <w:noProof/>
              </w:rPr>
              <w:t xml:space="preserve">TS/TR ... CR ... </w:t>
            </w:r>
          </w:p>
        </w:tc>
      </w:tr>
      <w:tr w:rsidR="00D04FD3" w:rsidTr="00D04FD3">
        <w:tc>
          <w:tcPr>
            <w:tcW w:w="2694" w:type="dxa"/>
            <w:gridSpan w:val="2"/>
            <w:tcBorders>
              <w:top w:val="nil"/>
              <w:left w:val="single" w:sz="4" w:space="0" w:color="auto"/>
              <w:bottom w:val="nil"/>
              <w:right w:val="nil"/>
            </w:tcBorders>
          </w:tcPr>
          <w:p w:rsidR="00D04FD3" w:rsidRDefault="00D04FD3">
            <w:pPr>
              <w:spacing w:after="0"/>
              <w:rPr>
                <w:rFonts w:ascii="Arial" w:eastAsia="宋体" w:hAnsi="Arial"/>
                <w:b/>
                <w:i/>
                <w:noProof/>
              </w:rPr>
            </w:pPr>
          </w:p>
        </w:tc>
        <w:tc>
          <w:tcPr>
            <w:tcW w:w="6946" w:type="dxa"/>
            <w:gridSpan w:val="9"/>
            <w:tcBorders>
              <w:top w:val="nil"/>
              <w:left w:val="nil"/>
              <w:bottom w:val="nil"/>
              <w:right w:val="single" w:sz="4" w:space="0" w:color="auto"/>
            </w:tcBorders>
          </w:tcPr>
          <w:p w:rsidR="00D04FD3" w:rsidRDefault="00D04FD3">
            <w:pPr>
              <w:spacing w:after="0"/>
              <w:rPr>
                <w:rFonts w:ascii="Arial" w:eastAsia="宋体" w:hAnsi="Arial"/>
                <w:noProof/>
              </w:rPr>
            </w:pPr>
          </w:p>
        </w:tc>
      </w:tr>
      <w:tr w:rsidR="00D04FD3" w:rsidTr="00D04FD3">
        <w:tc>
          <w:tcPr>
            <w:tcW w:w="2694" w:type="dxa"/>
            <w:gridSpan w:val="2"/>
            <w:tcBorders>
              <w:top w:val="nil"/>
              <w:left w:val="single" w:sz="4" w:space="0" w:color="auto"/>
              <w:bottom w:val="single" w:sz="4" w:space="0" w:color="auto"/>
              <w:right w:val="nil"/>
            </w:tcBorders>
            <w:hideMark/>
          </w:tcPr>
          <w:p w:rsidR="00D04FD3" w:rsidRDefault="00D04FD3">
            <w:pPr>
              <w:tabs>
                <w:tab w:val="right" w:pos="2184"/>
              </w:tabs>
              <w:spacing w:after="0"/>
              <w:rPr>
                <w:rFonts w:ascii="Arial" w:eastAsia="宋体" w:hAnsi="Arial"/>
                <w:b/>
                <w:i/>
                <w:noProof/>
              </w:rPr>
            </w:pPr>
            <w:r>
              <w:rPr>
                <w:rFonts w:ascii="Arial" w:eastAsia="宋体"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D04FD3" w:rsidRDefault="00D04FD3">
            <w:pPr>
              <w:spacing w:after="0"/>
              <w:ind w:left="100"/>
              <w:rPr>
                <w:rFonts w:ascii="Arial" w:eastAsia="宋体" w:hAnsi="Arial"/>
                <w:noProof/>
              </w:rPr>
            </w:pPr>
          </w:p>
        </w:tc>
      </w:tr>
      <w:tr w:rsidR="00D04FD3" w:rsidTr="00D04FD3">
        <w:tc>
          <w:tcPr>
            <w:tcW w:w="2694" w:type="dxa"/>
            <w:gridSpan w:val="2"/>
            <w:tcBorders>
              <w:top w:val="single" w:sz="4" w:space="0" w:color="auto"/>
              <w:left w:val="nil"/>
              <w:bottom w:val="single" w:sz="4" w:space="0" w:color="auto"/>
              <w:right w:val="nil"/>
            </w:tcBorders>
          </w:tcPr>
          <w:p w:rsidR="00D04FD3" w:rsidRDefault="00D04FD3">
            <w:pPr>
              <w:tabs>
                <w:tab w:val="right" w:pos="2184"/>
              </w:tabs>
              <w:spacing w:after="0"/>
              <w:rPr>
                <w:rFonts w:ascii="Arial" w:eastAsia="宋体"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D04FD3" w:rsidRDefault="00D04FD3">
            <w:pPr>
              <w:spacing w:after="0"/>
              <w:ind w:left="100"/>
              <w:rPr>
                <w:rFonts w:ascii="Arial" w:eastAsia="宋体" w:hAnsi="Arial"/>
                <w:noProof/>
                <w:sz w:val="8"/>
                <w:szCs w:val="8"/>
              </w:rPr>
            </w:pPr>
          </w:p>
        </w:tc>
      </w:tr>
      <w:tr w:rsidR="00D04FD3" w:rsidTr="00D04FD3">
        <w:tc>
          <w:tcPr>
            <w:tcW w:w="2694" w:type="dxa"/>
            <w:gridSpan w:val="2"/>
            <w:tcBorders>
              <w:top w:val="single" w:sz="4" w:space="0" w:color="auto"/>
              <w:left w:val="single" w:sz="4" w:space="0" w:color="auto"/>
              <w:bottom w:val="single" w:sz="4" w:space="0" w:color="auto"/>
              <w:right w:val="nil"/>
            </w:tcBorders>
            <w:hideMark/>
          </w:tcPr>
          <w:p w:rsidR="00D04FD3" w:rsidRDefault="00D04FD3">
            <w:pPr>
              <w:tabs>
                <w:tab w:val="right" w:pos="2184"/>
              </w:tabs>
              <w:spacing w:after="0"/>
              <w:rPr>
                <w:rFonts w:ascii="Arial" w:eastAsia="宋体" w:hAnsi="Arial"/>
                <w:b/>
                <w:i/>
                <w:noProof/>
              </w:rPr>
            </w:pPr>
            <w:r>
              <w:rPr>
                <w:rFonts w:ascii="Arial" w:eastAsia="宋体"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D04FD3" w:rsidRDefault="00D04FD3">
            <w:pPr>
              <w:spacing w:after="0"/>
              <w:ind w:left="100"/>
              <w:rPr>
                <w:rFonts w:ascii="Arial" w:eastAsia="宋体" w:hAnsi="Arial"/>
                <w:noProof/>
              </w:rPr>
            </w:pPr>
          </w:p>
        </w:tc>
      </w:tr>
    </w:tbl>
    <w:p w:rsidR="00D04FD3" w:rsidRDefault="00D04FD3" w:rsidP="00D04FD3">
      <w:pPr>
        <w:spacing w:after="0"/>
        <w:rPr>
          <w:rFonts w:ascii="Arial" w:eastAsia="宋体" w:hAnsi="Arial"/>
          <w:noProof/>
          <w:sz w:val="8"/>
          <w:szCs w:val="8"/>
        </w:rPr>
      </w:pPr>
    </w:p>
    <w:p w:rsidR="00D04FD3" w:rsidRDefault="00D04FD3" w:rsidP="00D04FD3">
      <w:pPr>
        <w:spacing w:after="0"/>
        <w:rPr>
          <w:rFonts w:eastAsia="宋体"/>
          <w:noProof/>
        </w:rPr>
        <w:sectPr w:rsidR="00D04FD3">
          <w:footnotePr>
            <w:numRestart w:val="eachSect"/>
          </w:footnotePr>
          <w:pgSz w:w="11907" w:h="16840"/>
          <w:pgMar w:top="1418" w:right="1134" w:bottom="1134" w:left="1134" w:header="680" w:footer="567" w:gutter="0"/>
          <w:cols w:space="720"/>
        </w:sectPr>
      </w:pPr>
    </w:p>
    <w:p w:rsidR="00E21C24" w:rsidRDefault="00E21C24" w:rsidP="00E21C24">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9433B0" w:rsidRPr="006F4D85" w:rsidRDefault="009433B0" w:rsidP="009433B0">
      <w:pPr>
        <w:pStyle w:val="30"/>
        <w:rPr>
          <w:ins w:id="1" w:author="Huawei" w:date="2020-10-23T16:24:00Z"/>
        </w:rPr>
      </w:pPr>
      <w:ins w:id="2" w:author="Huawei" w:date="2020-10-23T16:24:00Z">
        <w:r w:rsidRPr="006F4D85">
          <w:t>A.5.5.</w:t>
        </w:r>
        <w:r>
          <w:t>X</w:t>
        </w:r>
        <w:r w:rsidRPr="006F4D85">
          <w:tab/>
        </w:r>
        <w:r>
          <w:t>UE specific CBW change</w:t>
        </w:r>
      </w:ins>
    </w:p>
    <w:p w:rsidR="009433B0" w:rsidRPr="006F4D85" w:rsidRDefault="009433B0" w:rsidP="009433B0">
      <w:pPr>
        <w:pStyle w:val="40"/>
        <w:rPr>
          <w:ins w:id="3" w:author="Huawei" w:date="2020-10-23T16:24:00Z"/>
        </w:rPr>
      </w:pPr>
      <w:ins w:id="4" w:author="Huawei" w:date="2020-10-23T16:24:00Z">
        <w:r w:rsidRPr="006F4D85">
          <w:t>A.5.5.</w:t>
        </w:r>
        <w:r>
          <w:t>X.1</w:t>
        </w:r>
        <w:r w:rsidRPr="006F4D85">
          <w:rPr>
            <w:szCs w:val="24"/>
          </w:rPr>
          <w:tab/>
        </w:r>
        <w:r w:rsidRPr="001520FD">
          <w:t xml:space="preserve">UE specific CBW change on FR2 NR </w:t>
        </w:r>
        <w:proofErr w:type="spellStart"/>
        <w:r w:rsidRPr="001520FD">
          <w:t>PSCell</w:t>
        </w:r>
        <w:proofErr w:type="spellEnd"/>
      </w:ins>
    </w:p>
    <w:p w:rsidR="009433B0" w:rsidRPr="001520FD" w:rsidRDefault="009433B0" w:rsidP="009433B0">
      <w:pPr>
        <w:pStyle w:val="5"/>
        <w:rPr>
          <w:ins w:id="5" w:author="Huawei" w:date="2020-10-23T16:24:00Z"/>
          <w:rFonts w:eastAsia="宋体"/>
        </w:rPr>
      </w:pPr>
      <w:bookmarkStart w:id="6" w:name="_Toc535476409"/>
      <w:ins w:id="7" w:author="Huawei" w:date="2020-10-23T16:24:00Z">
        <w:r w:rsidRPr="001520FD">
          <w:rPr>
            <w:rFonts w:eastAsia="宋体"/>
          </w:rPr>
          <w:t>A.5.5.X.1.1</w:t>
        </w:r>
        <w:r w:rsidRPr="001520FD">
          <w:rPr>
            <w:rFonts w:eastAsia="宋体"/>
          </w:rPr>
          <w:tab/>
          <w:t>Test Purpose and Environment</w:t>
        </w:r>
        <w:bookmarkEnd w:id="6"/>
      </w:ins>
    </w:p>
    <w:p w:rsidR="009433B0" w:rsidRPr="006F4D85" w:rsidRDefault="009433B0" w:rsidP="009433B0">
      <w:pPr>
        <w:jc w:val="both"/>
        <w:rPr>
          <w:ins w:id="8" w:author="Huawei" w:date="2020-10-23T16:24:00Z"/>
          <w:szCs w:val="24"/>
        </w:rPr>
      </w:pPr>
      <w:ins w:id="9" w:author="Huawei" w:date="2020-10-23T16:24:00Z">
        <w:r w:rsidRPr="006F4D85">
          <w:t xml:space="preserve">The purpose of this test is to verify the </w:t>
        </w:r>
        <w:r>
          <w:t>UE specific CBW change</w:t>
        </w:r>
        <w:r w:rsidRPr="006F4D85">
          <w:t xml:space="preserve"> delay requirement defined in clause 8.</w:t>
        </w:r>
        <w:r>
          <w:t>13</w:t>
        </w:r>
        <w:r w:rsidRPr="006F4D85">
          <w:t xml:space="preserve">. Supported test configurations are shown in Table </w:t>
        </w:r>
        <w:r>
          <w:t>A.5.5.X.1</w:t>
        </w:r>
        <w:r w:rsidRPr="006F4D85">
          <w:t>.1-1.</w:t>
        </w:r>
      </w:ins>
    </w:p>
    <w:p w:rsidR="009433B0" w:rsidRPr="006F4D85" w:rsidRDefault="009433B0" w:rsidP="009433B0">
      <w:pPr>
        <w:jc w:val="both"/>
        <w:rPr>
          <w:ins w:id="10" w:author="Huawei" w:date="2020-10-23T16:24:00Z"/>
        </w:rPr>
      </w:pPr>
      <w:ins w:id="11" w:author="Huawei" w:date="2020-10-23T16:24: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w:t>
        </w:r>
        <w:r>
          <w:t>A.5.5.X.1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are specified in Table </w:t>
        </w:r>
        <w:r>
          <w:t>A.5.5.X.1</w:t>
        </w:r>
        <w:r w:rsidRPr="006F4D85">
          <w:t>.1-3 below.</w:t>
        </w:r>
      </w:ins>
    </w:p>
    <w:p w:rsidR="009433B0" w:rsidRPr="006F4D85" w:rsidRDefault="009433B0" w:rsidP="009433B0">
      <w:pPr>
        <w:jc w:val="both"/>
        <w:rPr>
          <w:ins w:id="12" w:author="Huawei" w:date="2020-10-23T16:24:00Z"/>
        </w:rPr>
      </w:pPr>
      <w:ins w:id="13" w:author="Huawei" w:date="2020-10-23T16:24: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(Cell 1) to ensure that the UE will have ACK/NACK sending.</w:t>
        </w:r>
      </w:ins>
    </w:p>
    <w:p w:rsidR="009433B0" w:rsidRPr="006F4D85" w:rsidRDefault="009433B0" w:rsidP="009433B0">
      <w:pPr>
        <w:jc w:val="both"/>
        <w:rPr>
          <w:ins w:id="14" w:author="Huawei" w:date="2020-10-23T16:24:00Z"/>
        </w:rPr>
      </w:pPr>
      <w:ins w:id="15" w:author="Huawei" w:date="2020-10-23T16:24:00Z">
        <w:r w:rsidRPr="006F4D85">
          <w:t>Before the test starts,</w:t>
        </w:r>
      </w:ins>
    </w:p>
    <w:p w:rsidR="009433B0" w:rsidRPr="006F4D85" w:rsidRDefault="009433B0" w:rsidP="009433B0">
      <w:pPr>
        <w:pStyle w:val="B1"/>
        <w:rPr>
          <w:ins w:id="16" w:author="Huawei" w:date="2020-10-23T16:24:00Z"/>
        </w:rPr>
      </w:pPr>
      <w:ins w:id="17" w:author="Huawei" w:date="2020-10-23T16:24:00Z">
        <w:r w:rsidRPr="006F4D85">
          <w:t>-</w:t>
        </w:r>
        <w:r w:rsidRPr="006F4D85">
          <w:tab/>
          <w:t>UE is connected to Cell 1 (</w:t>
        </w:r>
        <w:proofErr w:type="spellStart"/>
        <w:r w:rsidRPr="006F4D85">
          <w:t>PCell</w:t>
        </w:r>
        <w:proofErr w:type="spellEnd"/>
        <w:r w:rsidRPr="006F4D85">
          <w:t>) on radio channel 1 (PCC) and to Cell 2 (</w:t>
        </w:r>
        <w:proofErr w:type="spellStart"/>
        <w:r w:rsidRPr="006F4D85">
          <w:t>PSCell</w:t>
        </w:r>
        <w:proofErr w:type="spellEnd"/>
        <w:r w:rsidRPr="006F4D85">
          <w:t>) on radio channel 2 (PSCC).</w:t>
        </w:r>
      </w:ins>
    </w:p>
    <w:p w:rsidR="009433B0" w:rsidRPr="006F4D85" w:rsidRDefault="009433B0" w:rsidP="009433B0">
      <w:pPr>
        <w:pStyle w:val="B1"/>
        <w:rPr>
          <w:ins w:id="18" w:author="Huawei" w:date="2020-10-23T16:24:00Z"/>
        </w:rPr>
      </w:pPr>
      <w:ins w:id="19" w:author="Huawei" w:date="2020-10-23T16:24:00Z">
        <w:r w:rsidRPr="006F4D85">
          <w:t>-</w:t>
        </w:r>
        <w:r w:rsidRPr="006F4D85">
          <w:tab/>
          <w:t>UE has bandwidth part BWP-1 in its RRC-configuration for Cell 2 (</w:t>
        </w:r>
        <w:proofErr w:type="spellStart"/>
        <w:r w:rsidRPr="006F4D85">
          <w:t>PSCell</w:t>
        </w:r>
        <w:proofErr w:type="spellEnd"/>
        <w:r w:rsidRPr="006F4D85">
          <w:t>).</w:t>
        </w:r>
      </w:ins>
    </w:p>
    <w:p w:rsidR="009433B0" w:rsidRDefault="009433B0" w:rsidP="009433B0">
      <w:pPr>
        <w:ind w:left="568" w:hanging="284"/>
        <w:rPr>
          <w:ins w:id="20" w:author="Huawei" w:date="2020-11-09T17:17:00Z"/>
        </w:rPr>
      </w:pPr>
      <w:ins w:id="21" w:author="Huawei" w:date="2020-10-23T16:24:00Z">
        <w:r w:rsidRPr="0098637C">
          <w:t>-</w:t>
        </w:r>
        <w:r w:rsidRPr="0098637C">
          <w:tab/>
          <w:t xml:space="preserve">UE is indicated in </w:t>
        </w:r>
        <w:proofErr w:type="spellStart"/>
        <w:r w:rsidRPr="0098637C">
          <w:rPr>
            <w:i/>
          </w:rPr>
          <w:t>firstActiveDownlinkBWP</w:t>
        </w:r>
        <w:proofErr w:type="spellEnd"/>
        <w:r w:rsidRPr="0098637C">
          <w:rPr>
            <w:i/>
          </w:rPr>
          <w:t>-Id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proofErr w:type="spellStart"/>
        <w:r w:rsidRPr="0098637C">
          <w:t>PSCell</w:t>
        </w:r>
        <w:proofErr w:type="spellEnd"/>
        <w:r w:rsidRPr="0098637C">
          <w:t>.</w:t>
        </w:r>
      </w:ins>
    </w:p>
    <w:p w:rsidR="00D04FD3" w:rsidRPr="00D04FD3" w:rsidRDefault="00D04FD3" w:rsidP="009433B0">
      <w:pPr>
        <w:ind w:left="568" w:hanging="284"/>
        <w:rPr>
          <w:ins w:id="22" w:author="Huawei" w:date="2020-10-23T16:24:00Z"/>
        </w:rPr>
      </w:pPr>
      <w:ins w:id="23" w:author="Huawei" w:date="2020-11-09T17:17:00Z">
        <w:r w:rsidRPr="001F2D63">
          <w:t>-</w:t>
        </w:r>
        <w:r w:rsidRPr="001F2D63">
          <w:tab/>
          <w:t xml:space="preserve">UE is indicated in </w:t>
        </w:r>
        <w:r w:rsidRPr="003C10F5">
          <w:rPr>
            <w:i/>
          </w:rPr>
          <w:t>SCS-</w:t>
        </w:r>
        <w:proofErr w:type="spellStart"/>
        <w:r w:rsidRPr="003C10F5">
          <w:rPr>
            <w:i/>
          </w:rPr>
          <w:t>SpecificCarrier</w:t>
        </w:r>
        <w:proofErr w:type="spellEnd"/>
        <w:r w:rsidRPr="001F2D63">
          <w:rPr>
            <w:i/>
          </w:rPr>
          <w:t xml:space="preserve"> </w:t>
        </w:r>
        <w:r w:rsidRPr="001F2D63">
          <w:t xml:space="preserve">that the </w:t>
        </w:r>
        <w:r>
          <w:t xml:space="preserve">active CBW is CBW-1 of initial condition </w:t>
        </w:r>
        <w:r w:rsidRPr="001F2D63">
          <w:t xml:space="preserve">in </w:t>
        </w:r>
        <w:proofErr w:type="spellStart"/>
        <w:r w:rsidRPr="001F2D63">
          <w:t>PSCell</w:t>
        </w:r>
        <w:proofErr w:type="spellEnd"/>
        <w:r w:rsidRPr="001F2D63">
          <w:t>.</w:t>
        </w:r>
      </w:ins>
    </w:p>
    <w:p w:rsidR="009433B0" w:rsidRPr="006F4D85" w:rsidRDefault="009433B0" w:rsidP="009433B0">
      <w:pPr>
        <w:jc w:val="both"/>
        <w:rPr>
          <w:ins w:id="24" w:author="Huawei" w:date="2020-10-23T16:24:00Z"/>
        </w:rPr>
      </w:pPr>
      <w:ins w:id="25" w:author="Huawei" w:date="2020-10-23T16:24:00Z">
        <w:r w:rsidRPr="006F4D85">
          <w:t>All cells have constant signal levels throughout the test.</w:t>
        </w:r>
      </w:ins>
    </w:p>
    <w:p w:rsidR="009433B0" w:rsidRPr="006F4D85" w:rsidRDefault="009433B0" w:rsidP="009433B0">
      <w:pPr>
        <w:jc w:val="both"/>
        <w:rPr>
          <w:ins w:id="26" w:author="Huawei" w:date="2020-10-23T16:24:00Z"/>
        </w:rPr>
      </w:pPr>
      <w:ins w:id="27" w:author="Huawei" w:date="2020-10-23T16:24:00Z">
        <w:r w:rsidRPr="006F4D85">
          <w:t>The test consists of 1 time period, with duration of T1.</w:t>
        </w:r>
      </w:ins>
    </w:p>
    <w:p w:rsidR="009433B0" w:rsidRPr="006F4D85" w:rsidRDefault="009433B0" w:rsidP="009433B0">
      <w:pPr>
        <w:jc w:val="both"/>
        <w:rPr>
          <w:ins w:id="28" w:author="Huawei" w:date="2020-10-23T16:24:00Z"/>
        </w:rPr>
      </w:pPr>
      <w:ins w:id="29" w:author="Huawei" w:date="2020-10-23T16:24:00Z">
        <w:r w:rsidRPr="006F4D85">
          <w:t>During T1,</w:t>
        </w:r>
      </w:ins>
    </w:p>
    <w:p w:rsidR="009433B0" w:rsidRPr="006F4D85" w:rsidRDefault="009433B0" w:rsidP="009433B0">
      <w:pPr>
        <w:pStyle w:val="B1"/>
        <w:rPr>
          <w:ins w:id="30" w:author="Huawei" w:date="2020-10-23T16:24:00Z"/>
          <w:lang w:eastAsia="zh-CN"/>
        </w:rPr>
      </w:pPr>
      <w:ins w:id="31" w:author="Huawei" w:date="2020-10-23T16:24:00Z">
        <w:r>
          <w:rPr>
            <w:lang w:eastAsia="zh-CN"/>
          </w:rPr>
          <w:tab/>
        </w:r>
        <w:r w:rsidRPr="0098637C">
          <w:rPr>
            <w:lang w:eastAsia="zh-CN"/>
          </w:rPr>
          <w:t xml:space="preserve">Time period T1 starts when a </w:t>
        </w:r>
        <w:proofErr w:type="spellStart"/>
        <w:r w:rsidRPr="0098637C">
          <w:rPr>
            <w:i/>
            <w:lang w:eastAsia="zh-CN"/>
          </w:rPr>
          <w:t>RRCReconfiguration</w:t>
        </w:r>
        <w:proofErr w:type="spellEnd"/>
        <w:r w:rsidRPr="0098637C">
          <w:rPr>
            <w:lang w:eastAsia="zh-CN"/>
          </w:rPr>
          <w:t xml:space="preserve"> </w:t>
        </w:r>
        <w:r>
          <w:rPr>
            <w:lang w:eastAsia="zh-CN"/>
          </w:rPr>
          <w:t>which reconfigure the UE specific CBW parameter</w:t>
        </w:r>
        <w:r w:rsidRPr="0098637C">
          <w:rPr>
            <w:lang w:eastAsia="zh-CN"/>
          </w:rPr>
          <w:t xml:space="preserve">, sent from the test equipment to the UE, is received at the UE side in </w:t>
        </w:r>
        <w:proofErr w:type="spellStart"/>
        <w:r w:rsidRPr="0098637C">
          <w:rPr>
            <w:lang w:eastAsia="zh-CN"/>
          </w:rPr>
          <w:t>PSCell’s</w:t>
        </w:r>
        <w:proofErr w:type="spellEnd"/>
        <w:r w:rsidRPr="0098637C">
          <w:rPr>
            <w:lang w:eastAsia="zh-CN"/>
          </w:rPr>
          <w:t xml:space="preserve"> slot # denoted </w:t>
        </w:r>
        <w:r w:rsidRPr="0098637C">
          <w:rPr>
            <w:i/>
            <w:lang w:eastAsia="zh-CN"/>
          </w:rPr>
          <w:t>i</w:t>
        </w:r>
        <w:r w:rsidRPr="0098637C">
          <w:rPr>
            <w:lang w:eastAsia="zh-CN"/>
          </w:rPr>
          <w:t xml:space="preserve">. The UE shall reconfigure its </w:t>
        </w:r>
        <w:r>
          <w:rPr>
            <w:lang w:eastAsia="zh-CN"/>
          </w:rPr>
          <w:t>UE specific CBW</w:t>
        </w:r>
        <w:r w:rsidRPr="0098637C">
          <w:rPr>
            <w:lang w:eastAsia="zh-CN"/>
          </w:rPr>
          <w:t xml:space="preserve"> with the updated </w:t>
        </w:r>
        <w:r>
          <w:rPr>
            <w:lang w:eastAsia="zh-CN"/>
          </w:rPr>
          <w:t>UE specific CBW</w:t>
        </w:r>
        <w:r>
          <w:rPr>
            <w:rFonts w:eastAsia="Times New Roman"/>
            <w:lang w:eastAsia="zh-CN"/>
          </w:rPr>
          <w:t xml:space="preserve"> of final condition</w:t>
        </w:r>
        <w:r w:rsidRPr="0098637C">
          <w:rPr>
            <w:lang w:eastAsia="zh-CN"/>
          </w:rPr>
          <w:t>.</w:t>
        </w:r>
        <w:r>
          <w:rPr>
            <w:lang w:eastAsia="zh-CN"/>
          </w:rPr>
          <w:t xml:space="preserve"> </w:t>
        </w:r>
      </w:ins>
    </w:p>
    <w:p w:rsidR="009433B0" w:rsidRPr="006F4D85" w:rsidRDefault="009433B0" w:rsidP="009433B0">
      <w:pPr>
        <w:pStyle w:val="B1"/>
        <w:rPr>
          <w:ins w:id="32" w:author="Huawei" w:date="2020-10-23T16:24:00Z"/>
          <w:lang w:eastAsia="zh-CN"/>
        </w:rPr>
      </w:pPr>
      <w:ins w:id="33" w:author="Huawei" w:date="2020-10-23T16:24:00Z">
        <w:r>
          <w:rPr>
            <w:lang w:eastAsia="zh-CN"/>
          </w:rPr>
          <w:tab/>
        </w:r>
        <w:r w:rsidRPr="006F4D85">
          <w:rPr>
            <w:lang w:eastAsia="zh-CN"/>
          </w:rPr>
          <w:t xml:space="preserve">The UE shall be able to completely receive PDSCH at the beginning of the DL slot right after </w:t>
        </w:r>
        <w:proofErr w:type="spellStart"/>
        <w:r w:rsidRPr="006F4D85">
          <w:rPr>
            <w:lang w:eastAsia="zh-CN"/>
          </w:rPr>
          <w:t>PSCell’s</w:t>
        </w:r>
        <w:proofErr w:type="spellEnd"/>
        <w:r w:rsidRPr="006F4D85">
          <w:rPr>
            <w:lang w:eastAsia="zh-CN"/>
          </w:rPr>
          <w:t xml:space="preserve"> DL slot (</w:t>
        </w:r>
        <w:r w:rsidRPr="006F4D85">
          <w:rPr>
            <w:i/>
            <w:lang w:eastAsia="zh-CN"/>
          </w:rPr>
          <w:t>i+</w:t>
        </w:r>
      </w:ins>
      <m:oMath>
        <m:f>
          <m:fPr>
            <m:ctrlPr>
              <w:ins w:id="34" w:author="Huawei" w:date="2020-11-09T17:18:00Z">
                <w:rPr>
                  <w:rFonts w:ascii="Cambria Math" w:hAnsi="Cambria Math"/>
                  <w:i/>
                  <w:color w:val="000000" w:themeColor="text1"/>
                  <w:lang w:val="en-US" w:eastAsia="zh-CN"/>
                </w:rPr>
              </w:ins>
            </m:ctrlPr>
          </m:fPr>
          <m:num>
            <m:sSub>
              <m:sSubPr>
                <m:ctrlPr>
                  <w:ins w:id="35" w:author="Huawei" w:date="2020-11-09T17:18:00Z">
                    <w:rPr>
                      <w:rFonts w:ascii="Cambria Math" w:hAnsi="Cambria Math"/>
                      <w:i/>
                      <w:color w:val="000000" w:themeColor="text1"/>
                      <w:lang w:val="en-US" w:eastAsia="zh-CN"/>
                    </w:rPr>
                  </w:ins>
                </m:ctrlPr>
              </m:sSubPr>
              <m:e>
                <m:sSub>
                  <m:sSubPr>
                    <m:ctrlPr>
                      <w:ins w:id="36" w:author="Huawei" w:date="2020-11-09T17:18:00Z">
                        <w:rPr>
                          <w:rFonts w:ascii="Cambria Math" w:hAnsi="Cambria Math"/>
                          <w:i/>
                          <w:color w:val="000000" w:themeColor="text1"/>
                          <w:lang w:val="en-US" w:eastAsia="zh-CN"/>
                        </w:rPr>
                      </w:ins>
                    </m:ctrlPr>
                  </m:sSubPr>
                  <m:e>
                    <m:r>
                      <w:ins w:id="37" w:author="Huawei" w:date="2020-11-09T17:18:00Z">
                        <w:rPr>
                          <w:rFonts w:ascii="Cambria Math" w:hAnsi="Cambria Math"/>
                          <w:color w:val="000000" w:themeColor="text1"/>
                          <w:lang w:val="en-US" w:eastAsia="zh-CN"/>
                        </w:rPr>
                        <m:t>T</m:t>
                      </w:ins>
                    </m:r>
                  </m:e>
                  <m:sub>
                    <m:r>
                      <w:ins w:id="38" w:author="Huawei" w:date="2020-11-09T17:18:00Z">
                        <w:rPr>
                          <w:rFonts w:ascii="Cambria Math" w:hAnsi="Cambria Math"/>
                          <w:color w:val="000000" w:themeColor="text1"/>
                          <w:lang w:val="en-US" w:eastAsia="zh-CN"/>
                        </w:rPr>
                        <m:t>RRCprocessingDelay</m:t>
                      </w:ins>
                    </m:r>
                  </m:sub>
                </m:sSub>
                <m:r>
                  <w:ins w:id="39" w:author="Huawei" w:date="2020-11-09T17:18:00Z">
                    <w:rPr>
                      <w:rFonts w:ascii="Cambria Math" w:hAnsi="Cambria Math"/>
                      <w:color w:val="000000" w:themeColor="text1"/>
                      <w:lang w:val="en-US" w:eastAsia="zh-CN"/>
                    </w:rPr>
                    <m:t>+T</m:t>
                  </w:ins>
                </m:r>
              </m:e>
              <m:sub>
                <m:r>
                  <w:ins w:id="40" w:author="Huawei" w:date="2020-11-09T17:18:00Z">
                    <w:rPr>
                      <w:rFonts w:ascii="Cambria Math" w:hAnsi="Cambria Math"/>
                      <w:color w:val="000000" w:themeColor="text1"/>
                      <w:lang w:val="en-US" w:eastAsia="zh-CN"/>
                    </w:rPr>
                    <m:t>CBWchangeDelayRRC</m:t>
                  </w:ins>
                </m:r>
              </m:sub>
            </m:sSub>
          </m:num>
          <m:den>
            <m:r>
              <w:ins w:id="41" w:author="Huawei" w:date="2020-11-09T17:18:00Z">
                <w:rPr>
                  <w:rFonts w:ascii="Cambria Math" w:hAnsi="Cambria Math"/>
                  <w:color w:val="000000" w:themeColor="text1"/>
                  <w:lang w:val="en-US" w:eastAsia="zh-CN"/>
                </w:rPr>
                <m:t>NR Slot length</m:t>
              </w:ins>
            </m:r>
          </m:den>
        </m:f>
      </m:oMath>
      <w:ins w:id="42" w:author="Huawei" w:date="2020-10-23T16:24:00Z">
        <w:r w:rsidRPr="006F4D85">
          <w:rPr>
            <w:lang w:eastAsia="zh-CN"/>
          </w:rPr>
          <w:t>) as defined in clause</w:t>
        </w:r>
        <w:r w:rsidRPr="006F4D85">
          <w:t xml:space="preserve"> 8.</w:t>
        </w:r>
        <w:r>
          <w:t>13</w:t>
        </w:r>
        <w:r w:rsidRPr="006F4D85">
          <w:t xml:space="preserve"> and </w:t>
        </w:r>
        <w:r w:rsidRPr="006F4D85">
          <w:rPr>
            <w:lang w:eastAsia="zh-CN"/>
          </w:rPr>
          <w:t xml:space="preserve">be ready for the reception of uplink grant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w:t>
        </w:r>
      </w:ins>
      <m:oMath>
        <m:f>
          <m:fPr>
            <m:ctrlPr>
              <w:ins w:id="43" w:author="Huawei" w:date="2020-11-09T17:18:00Z">
                <w:rPr>
                  <w:rFonts w:ascii="Cambria Math" w:hAnsi="Cambria Math"/>
                  <w:i/>
                  <w:color w:val="000000" w:themeColor="text1"/>
                  <w:lang w:val="en-US" w:eastAsia="zh-CN"/>
                </w:rPr>
              </w:ins>
            </m:ctrlPr>
          </m:fPr>
          <m:num>
            <m:sSub>
              <m:sSubPr>
                <m:ctrlPr>
                  <w:ins w:id="44" w:author="Huawei" w:date="2020-11-09T17:18:00Z">
                    <w:rPr>
                      <w:rFonts w:ascii="Cambria Math" w:hAnsi="Cambria Math"/>
                      <w:i/>
                      <w:color w:val="000000" w:themeColor="text1"/>
                      <w:lang w:val="en-US" w:eastAsia="zh-CN"/>
                    </w:rPr>
                  </w:ins>
                </m:ctrlPr>
              </m:sSubPr>
              <m:e>
                <m:sSub>
                  <m:sSubPr>
                    <m:ctrlPr>
                      <w:ins w:id="45" w:author="Huawei" w:date="2020-11-09T17:18:00Z">
                        <w:rPr>
                          <w:rFonts w:ascii="Cambria Math" w:hAnsi="Cambria Math"/>
                          <w:i/>
                          <w:color w:val="000000" w:themeColor="text1"/>
                          <w:lang w:val="en-US" w:eastAsia="zh-CN"/>
                        </w:rPr>
                      </w:ins>
                    </m:ctrlPr>
                  </m:sSubPr>
                  <m:e>
                    <m:r>
                      <w:ins w:id="46" w:author="Huawei" w:date="2020-11-09T17:18:00Z">
                        <w:rPr>
                          <w:rFonts w:ascii="Cambria Math" w:hAnsi="Cambria Math"/>
                          <w:color w:val="000000" w:themeColor="text1"/>
                          <w:lang w:val="en-US" w:eastAsia="zh-CN"/>
                        </w:rPr>
                        <m:t>T</m:t>
                      </w:ins>
                    </m:r>
                  </m:e>
                  <m:sub>
                    <m:r>
                      <w:ins w:id="47" w:author="Huawei" w:date="2020-11-09T17:18:00Z">
                        <w:rPr>
                          <w:rFonts w:ascii="Cambria Math" w:hAnsi="Cambria Math"/>
                          <w:color w:val="000000" w:themeColor="text1"/>
                          <w:lang w:val="en-US" w:eastAsia="zh-CN"/>
                        </w:rPr>
                        <m:t>RRCprocessingDelay</m:t>
                      </w:ins>
                    </m:r>
                  </m:sub>
                </m:sSub>
                <m:r>
                  <w:ins w:id="48" w:author="Huawei" w:date="2020-11-09T17:18:00Z">
                    <w:rPr>
                      <w:rFonts w:ascii="Cambria Math" w:hAnsi="Cambria Math"/>
                      <w:color w:val="000000" w:themeColor="text1"/>
                      <w:lang w:val="en-US" w:eastAsia="zh-CN"/>
                    </w:rPr>
                    <m:t>+T</m:t>
                  </w:ins>
                </m:r>
              </m:e>
              <m:sub>
                <m:r>
                  <w:ins w:id="49" w:author="Huawei" w:date="2020-11-09T17:18:00Z">
                    <w:rPr>
                      <w:rFonts w:ascii="Cambria Math" w:hAnsi="Cambria Math"/>
                      <w:color w:val="000000" w:themeColor="text1"/>
                      <w:lang w:val="en-US" w:eastAsia="zh-CN"/>
                    </w:rPr>
                    <m:t>CBWchangeDelayRRC</m:t>
                  </w:ins>
                </m:r>
              </m:sub>
            </m:sSub>
          </m:num>
          <m:den>
            <m:r>
              <w:ins w:id="50" w:author="Huawei" w:date="2020-11-09T17:18:00Z">
                <w:rPr>
                  <w:rFonts w:ascii="Cambria Math" w:hAnsi="Cambria Math"/>
                  <w:color w:val="000000" w:themeColor="text1"/>
                  <w:lang w:val="en-US" w:eastAsia="zh-CN"/>
                </w:rPr>
                <m:t>NR Slot length</m:t>
              </w:ins>
            </m:r>
          </m:den>
        </m:f>
      </m:oMath>
      <w:ins w:id="51" w:author="Huawei" w:date="2020-10-23T16:24:00Z">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w:t>
        </w:r>
      </w:ins>
      <m:oMath>
        <m:f>
          <m:fPr>
            <m:ctrlPr>
              <w:ins w:id="52" w:author="Huawei" w:date="2020-11-09T17:18:00Z">
                <w:rPr>
                  <w:rFonts w:ascii="Cambria Math" w:hAnsi="Cambria Math"/>
                  <w:i/>
                  <w:color w:val="000000" w:themeColor="text1"/>
                  <w:lang w:val="en-US" w:eastAsia="zh-CN"/>
                </w:rPr>
              </w:ins>
            </m:ctrlPr>
          </m:fPr>
          <m:num>
            <m:sSub>
              <m:sSubPr>
                <m:ctrlPr>
                  <w:ins w:id="53" w:author="Huawei" w:date="2020-11-09T17:18:00Z">
                    <w:rPr>
                      <w:rFonts w:ascii="Cambria Math" w:hAnsi="Cambria Math"/>
                      <w:i/>
                      <w:color w:val="000000" w:themeColor="text1"/>
                      <w:lang w:val="en-US" w:eastAsia="zh-CN"/>
                    </w:rPr>
                  </w:ins>
                </m:ctrlPr>
              </m:sSubPr>
              <m:e>
                <m:sSub>
                  <m:sSubPr>
                    <m:ctrlPr>
                      <w:ins w:id="54" w:author="Huawei" w:date="2020-11-09T17:18:00Z">
                        <w:rPr>
                          <w:rFonts w:ascii="Cambria Math" w:hAnsi="Cambria Math"/>
                          <w:i/>
                          <w:color w:val="000000" w:themeColor="text1"/>
                          <w:lang w:val="en-US" w:eastAsia="zh-CN"/>
                        </w:rPr>
                      </w:ins>
                    </m:ctrlPr>
                  </m:sSubPr>
                  <m:e>
                    <m:r>
                      <w:ins w:id="55" w:author="Huawei" w:date="2020-11-09T17:18:00Z">
                        <w:rPr>
                          <w:rFonts w:ascii="Cambria Math" w:hAnsi="Cambria Math"/>
                          <w:color w:val="000000" w:themeColor="text1"/>
                          <w:lang w:val="en-US" w:eastAsia="zh-CN"/>
                        </w:rPr>
                        <m:t>T</m:t>
                      </w:ins>
                    </m:r>
                  </m:e>
                  <m:sub>
                    <m:r>
                      <w:ins w:id="56" w:author="Huawei" w:date="2020-11-09T17:18:00Z">
                        <w:rPr>
                          <w:rFonts w:ascii="Cambria Math" w:hAnsi="Cambria Math"/>
                          <w:color w:val="000000" w:themeColor="text1"/>
                          <w:lang w:val="en-US" w:eastAsia="zh-CN"/>
                        </w:rPr>
                        <m:t>RRCprocessingDelay</m:t>
                      </w:ins>
                    </m:r>
                  </m:sub>
                </m:sSub>
                <m:r>
                  <w:ins w:id="57" w:author="Huawei" w:date="2020-11-09T17:18:00Z">
                    <w:rPr>
                      <w:rFonts w:ascii="Cambria Math" w:hAnsi="Cambria Math"/>
                      <w:color w:val="000000" w:themeColor="text1"/>
                      <w:lang w:val="en-US" w:eastAsia="zh-CN"/>
                    </w:rPr>
                    <m:t>+T</m:t>
                  </w:ins>
                </m:r>
              </m:e>
              <m:sub>
                <m:r>
                  <w:ins w:id="58" w:author="Huawei" w:date="2020-11-09T17:18:00Z">
                    <w:rPr>
                      <w:rFonts w:ascii="Cambria Math" w:hAnsi="Cambria Math"/>
                      <w:color w:val="000000" w:themeColor="text1"/>
                      <w:lang w:val="en-US" w:eastAsia="zh-CN"/>
                    </w:rPr>
                    <m:t>CBWchangeDelayRRC</m:t>
                  </w:ins>
                </m:r>
              </m:sub>
            </m:sSub>
          </m:num>
          <m:den>
            <m:r>
              <w:ins w:id="59" w:author="Huawei" w:date="2020-11-09T17:18:00Z">
                <w:rPr>
                  <w:rFonts w:ascii="Cambria Math" w:hAnsi="Cambria Math"/>
                  <w:color w:val="000000" w:themeColor="text1"/>
                  <w:lang w:val="en-US" w:eastAsia="zh-CN"/>
                </w:rPr>
                <m:t>NR Slot length</m:t>
              </w:ins>
            </m:r>
          </m:den>
        </m:f>
      </m:oMath>
      <w:ins w:id="60" w:author="Huawei" w:date="2020-10-23T16:24:00Z">
        <w:r w:rsidRPr="006F4D85">
          <w:rPr>
            <w:lang w:eastAsia="zh-CN"/>
          </w:rPr>
          <w:t>).</w:t>
        </w:r>
      </w:ins>
    </w:p>
    <w:p w:rsidR="009433B0" w:rsidRPr="006F4D85" w:rsidRDefault="009433B0" w:rsidP="009433B0">
      <w:pPr>
        <w:pStyle w:val="B1"/>
        <w:rPr>
          <w:ins w:id="61" w:author="Huawei" w:date="2020-10-23T16:24:00Z"/>
          <w:lang w:eastAsia="zh-CN"/>
        </w:rPr>
      </w:pPr>
      <w:ins w:id="62" w:author="Huawei" w:date="2020-10-23T16:24:00Z">
        <w:r>
          <w:rPr>
            <w:i/>
            <w:lang w:eastAsia="zh-CN"/>
          </w:rPr>
          <w:tab/>
        </w:r>
        <w:proofErr w:type="spellStart"/>
        <w:r w:rsidRPr="006F4D85">
          <w:rPr>
            <w:i/>
            <w:lang w:eastAsia="zh-CN"/>
          </w:rPr>
          <w:t>T</w:t>
        </w:r>
        <w:r w:rsidRPr="006F4D85">
          <w:rPr>
            <w:i/>
            <w:vertAlign w:val="subscript"/>
            <w:lang w:eastAsia="zh-CN"/>
          </w:rPr>
          <w:t>RRCprocessingDelay</w:t>
        </w:r>
        <w:proofErr w:type="spellEnd"/>
        <w:r w:rsidRPr="006F4D85">
          <w:rPr>
            <w:i/>
            <w:vertAlign w:val="subscript"/>
            <w:lang w:eastAsia="zh-CN"/>
          </w:rPr>
          <w:t xml:space="preserve"> </w:t>
        </w:r>
        <w:r w:rsidRPr="006F4D85">
          <w:rPr>
            <w:lang w:eastAsia="zh-CN"/>
          </w:rPr>
          <w:t xml:space="preserve">and </w:t>
        </w:r>
        <w:proofErr w:type="spellStart"/>
        <w:r w:rsidRPr="006F4D85">
          <w:rPr>
            <w:i/>
            <w:lang w:eastAsia="zh-CN"/>
          </w:rPr>
          <w:t>T</w:t>
        </w:r>
        <w:r w:rsidRPr="009433B0">
          <w:rPr>
            <w:i/>
            <w:vertAlign w:val="subscript"/>
            <w:lang w:eastAsia="zh-CN"/>
          </w:rPr>
          <w:t>CBWchangeDelayRRC</w:t>
        </w:r>
        <w:proofErr w:type="spellEnd"/>
        <w:r w:rsidRPr="006F4D85">
          <w:rPr>
            <w:lang w:eastAsia="zh-CN"/>
          </w:rPr>
          <w:t xml:space="preserve"> are defined in clause 8.</w:t>
        </w:r>
        <w:r>
          <w:rPr>
            <w:lang w:eastAsia="zh-CN"/>
          </w:rPr>
          <w:t>13</w:t>
        </w:r>
        <w:r w:rsidRPr="006F4D85">
          <w:rPr>
            <w:lang w:eastAsia="zh-CN"/>
          </w:rPr>
          <w:t>.</w:t>
        </w:r>
      </w:ins>
    </w:p>
    <w:p w:rsidR="009433B0" w:rsidRPr="006F4D85" w:rsidRDefault="009433B0" w:rsidP="00C95EE1">
      <w:pPr>
        <w:rPr>
          <w:ins w:id="63" w:author="Huawei" w:date="2020-10-23T16:24:00Z"/>
          <w:lang w:eastAsia="zh-CN"/>
        </w:rPr>
      </w:pPr>
      <w:ins w:id="64" w:author="Huawei" w:date="2020-10-23T16:24:00Z">
        <w:r w:rsidRPr="006F4D85">
          <w:rPr>
            <w:lang w:eastAsia="zh-CN"/>
          </w:rPr>
          <w:t xml:space="preserve">The test equipment verifies the </w:t>
        </w:r>
      </w:ins>
      <w:ins w:id="65" w:author="Huawei" w:date="2020-11-09T17:13:00Z">
        <w:r w:rsidR="00D04FD3" w:rsidRPr="001520FD">
          <w:t>UE specific CBW change</w:t>
        </w:r>
      </w:ins>
      <w:ins w:id="66" w:author="Huawei" w:date="2020-10-23T16:24:00Z">
        <w:r w:rsidRPr="006F4D85">
          <w:rPr>
            <w:lang w:eastAsia="zh-CN"/>
          </w:rPr>
          <w:t xml:space="preserve"> switch time in </w:t>
        </w:r>
        <w:proofErr w:type="spellStart"/>
        <w:r w:rsidRPr="006F4D85">
          <w:rPr>
            <w:lang w:eastAsia="zh-CN"/>
          </w:rPr>
          <w:t>PSCell</w:t>
        </w:r>
        <w:proofErr w:type="spellEnd"/>
        <w:r w:rsidRPr="006F4D85">
          <w:rPr>
            <w:lang w:eastAsia="zh-CN"/>
          </w:rPr>
          <w:t xml:space="preserve"> by counting the time from the time when the RRC Reconfiguration message including updated </w:t>
        </w:r>
      </w:ins>
      <w:ins w:id="67" w:author="Huawei" w:date="2020-11-09T17:22:00Z">
        <w:r w:rsidR="00C95EE1" w:rsidRPr="001520FD">
          <w:t>UE specific CBW</w:t>
        </w:r>
      </w:ins>
      <w:ins w:id="68" w:author="Huawei" w:date="2020-10-23T16:24:00Z">
        <w:r w:rsidRPr="006F4D85">
          <w:rPr>
            <w:lang w:eastAsia="zh-CN"/>
          </w:rPr>
          <w:t xml:space="preserve"> configuration</w:t>
        </w:r>
        <w:r>
          <w:rPr>
            <w:lang w:eastAsia="zh-CN"/>
          </w:rPr>
          <w:t xml:space="preserve"> </w:t>
        </w:r>
        <w:r w:rsidRPr="006F4D85">
          <w:rPr>
            <w:lang w:eastAsia="zh-CN"/>
          </w:rPr>
          <w:t>is sent till the time when RRC Reconfiguration Complete message is received.</w:t>
        </w:r>
      </w:ins>
    </w:p>
    <w:p w:rsidR="009433B0" w:rsidRPr="006F4D85" w:rsidRDefault="009433B0" w:rsidP="009433B0">
      <w:pPr>
        <w:pStyle w:val="TH"/>
        <w:rPr>
          <w:ins w:id="69" w:author="Huawei" w:date="2020-10-23T16:24:00Z"/>
        </w:rPr>
      </w:pPr>
      <w:ins w:id="70" w:author="Huawei" w:date="2020-10-23T16:24:00Z">
        <w:r w:rsidRPr="006F4D85">
          <w:t xml:space="preserve">Table </w:t>
        </w:r>
        <w:r>
          <w:t>A.5.5.X.1</w:t>
        </w:r>
        <w:r w:rsidRPr="006F4D85">
          <w:t xml:space="preserve">.1-1: </w:t>
        </w:r>
        <w:r w:rsidRPr="001520FD">
          <w:t>UE specific CBW change</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433B0" w:rsidRPr="006F4D85" w:rsidTr="00DE5786">
        <w:trPr>
          <w:ins w:id="71" w:author="Huawei" w:date="2020-10-23T16:24:00Z"/>
        </w:trPr>
        <w:tc>
          <w:tcPr>
            <w:tcW w:w="2273"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72" w:author="Huawei" w:date="2020-10-23T16:24:00Z"/>
              </w:rPr>
            </w:pPr>
            <w:proofErr w:type="spellStart"/>
            <w:ins w:id="73" w:author="Huawei" w:date="2020-10-23T16:24:00Z">
              <w:r w:rsidRPr="006F4D85">
                <w:t>Config</w:t>
              </w:r>
              <w:proofErr w:type="spellEnd"/>
            </w:ins>
          </w:p>
        </w:tc>
        <w:tc>
          <w:tcPr>
            <w:tcW w:w="70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74" w:author="Huawei" w:date="2020-10-23T16:24:00Z"/>
              </w:rPr>
            </w:pPr>
            <w:ins w:id="75" w:author="Huawei" w:date="2020-10-23T16:24:00Z">
              <w:r w:rsidRPr="006F4D85">
                <w:t>Description</w:t>
              </w:r>
            </w:ins>
          </w:p>
        </w:tc>
      </w:tr>
      <w:tr w:rsidR="009433B0" w:rsidRPr="006F4D85" w:rsidTr="00DE5786">
        <w:trPr>
          <w:ins w:id="76" w:author="Huawei" w:date="2020-10-23T16:24:00Z"/>
        </w:trPr>
        <w:tc>
          <w:tcPr>
            <w:tcW w:w="2273"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77" w:author="Huawei" w:date="2020-10-23T16:24:00Z"/>
              </w:rPr>
            </w:pPr>
            <w:ins w:id="78" w:author="Huawei" w:date="2020-10-23T16:24:00Z">
              <w:r w:rsidRPr="006F4D85">
                <w:t>1</w:t>
              </w:r>
            </w:ins>
          </w:p>
        </w:tc>
        <w:tc>
          <w:tcPr>
            <w:tcW w:w="70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79" w:author="Huawei" w:date="2020-10-23T16:24:00Z"/>
              </w:rPr>
            </w:pPr>
            <w:ins w:id="80" w:author="Huawei" w:date="2020-10-23T16:24:00Z">
              <w:r w:rsidRPr="006F4D85">
                <w:t>LTE FDD, NR 120 kHz SSB SCS, 100 MHz bandwidth, TDD duplex mode</w:t>
              </w:r>
            </w:ins>
          </w:p>
        </w:tc>
      </w:tr>
      <w:tr w:rsidR="009433B0" w:rsidRPr="006F4D85" w:rsidTr="00DE5786">
        <w:trPr>
          <w:ins w:id="81" w:author="Huawei" w:date="2020-10-23T16:24:00Z"/>
        </w:trPr>
        <w:tc>
          <w:tcPr>
            <w:tcW w:w="2273"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82" w:author="Huawei" w:date="2020-10-23T16:24:00Z"/>
              </w:rPr>
            </w:pPr>
            <w:ins w:id="83" w:author="Huawei" w:date="2020-10-23T16:24:00Z">
              <w:r w:rsidRPr="006F4D85">
                <w:t>2</w:t>
              </w:r>
            </w:ins>
          </w:p>
        </w:tc>
        <w:tc>
          <w:tcPr>
            <w:tcW w:w="70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84" w:author="Huawei" w:date="2020-10-23T16:24:00Z"/>
              </w:rPr>
            </w:pPr>
            <w:ins w:id="85" w:author="Huawei" w:date="2020-10-23T16:24:00Z">
              <w:r w:rsidRPr="006F4D85">
                <w:t>LTE TDD, NR 120 kHz SSB SCS, 100 MHz bandwidth, TDD duplex mode</w:t>
              </w:r>
            </w:ins>
          </w:p>
        </w:tc>
      </w:tr>
      <w:tr w:rsidR="009433B0" w:rsidRPr="006F4D85" w:rsidTr="00DE5786">
        <w:trPr>
          <w:ins w:id="86" w:author="Huawei" w:date="2020-10-23T16:24:00Z"/>
        </w:trPr>
        <w:tc>
          <w:tcPr>
            <w:tcW w:w="9350"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N"/>
              <w:rPr>
                <w:ins w:id="87" w:author="Huawei" w:date="2020-10-23T16:24:00Z"/>
              </w:rPr>
            </w:pPr>
            <w:ins w:id="88" w:author="Huawei" w:date="2020-10-23T16:24:00Z">
              <w:r w:rsidRPr="006F4D85">
                <w:t>Note 1: The UE is only required to be tested in one of the supported test configurations</w:t>
              </w:r>
            </w:ins>
          </w:p>
        </w:tc>
      </w:tr>
    </w:tbl>
    <w:p w:rsidR="009433B0" w:rsidRPr="006F4D85" w:rsidRDefault="009433B0" w:rsidP="009433B0">
      <w:pPr>
        <w:rPr>
          <w:ins w:id="89" w:author="Huawei" w:date="2020-10-23T16:24:00Z"/>
        </w:rPr>
      </w:pPr>
    </w:p>
    <w:p w:rsidR="009433B0" w:rsidRPr="006F4D85" w:rsidRDefault="009433B0" w:rsidP="009433B0">
      <w:pPr>
        <w:pStyle w:val="TH"/>
        <w:rPr>
          <w:ins w:id="90" w:author="Huawei" w:date="2020-10-23T16:24:00Z"/>
        </w:rPr>
      </w:pPr>
      <w:ins w:id="91" w:author="Huawei" w:date="2020-10-23T16:24:00Z">
        <w:r w:rsidRPr="006F4D85">
          <w:lastRenderedPageBreak/>
          <w:t xml:space="preserve">Table </w:t>
        </w:r>
        <w:r>
          <w:t>A.5.5.X.1</w:t>
        </w:r>
        <w:r w:rsidRPr="006F4D85">
          <w:t xml:space="preserve">.1-2: General test parameters for </w:t>
        </w:r>
        <w:r w:rsidRPr="001520FD">
          <w:t>UE specific CBW change</w:t>
        </w:r>
        <w:r w:rsidRPr="006F4D85">
          <w:t xml:space="preserve">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433B0" w:rsidRPr="006F4D85" w:rsidTr="00DE5786">
        <w:trPr>
          <w:cantSplit/>
          <w:jc w:val="center"/>
          <w:ins w:id="92"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93" w:author="Huawei" w:date="2020-10-23T16:24:00Z"/>
                <w:lang w:eastAsia="ja-JP"/>
              </w:rPr>
            </w:pPr>
            <w:ins w:id="94" w:author="Huawei" w:date="2020-10-23T16:24: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95" w:author="Huawei" w:date="2020-10-23T16:24:00Z"/>
                <w:lang w:eastAsia="ja-JP"/>
              </w:rPr>
            </w:pPr>
            <w:ins w:id="96" w:author="Huawei" w:date="2020-10-23T16:24: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97" w:author="Huawei" w:date="2020-10-23T16:24:00Z"/>
                <w:lang w:eastAsia="ja-JP"/>
              </w:rPr>
            </w:pPr>
            <w:ins w:id="98" w:author="Huawei" w:date="2020-10-23T16:24:00Z">
              <w:r w:rsidRPr="006F4D85">
                <w:t>Value</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99" w:author="Huawei" w:date="2020-10-23T16:24:00Z"/>
                <w:lang w:eastAsia="ja-JP"/>
              </w:rPr>
            </w:pPr>
            <w:ins w:id="100" w:author="Huawei" w:date="2020-10-23T16:24:00Z">
              <w:r w:rsidRPr="006F4D85">
                <w:t>Comment</w:t>
              </w:r>
            </w:ins>
          </w:p>
        </w:tc>
      </w:tr>
      <w:tr w:rsidR="009433B0" w:rsidRPr="006F4D85" w:rsidTr="00DE5786">
        <w:trPr>
          <w:cantSplit/>
          <w:jc w:val="center"/>
          <w:ins w:id="101"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02" w:author="Huawei" w:date="2020-10-23T16:24:00Z"/>
                <w:lang w:val="it-IT" w:eastAsia="ja-JP"/>
              </w:rPr>
            </w:pPr>
            <w:ins w:id="103" w:author="Huawei" w:date="2020-10-23T16:24: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04" w:author="Huawei" w:date="2020-10-23T16:24: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05" w:author="Huawei" w:date="2020-10-23T16:24:00Z"/>
                <w:lang w:val="sv-SE" w:eastAsia="ja-JP"/>
              </w:rPr>
            </w:pPr>
            <w:ins w:id="106" w:author="Huawei" w:date="2020-10-23T16:24:00Z">
              <w:r w:rsidRPr="006F4D85">
                <w:rPr>
                  <w:lang w:val="sv-SE"/>
                </w:rPr>
                <w:t>1</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07" w:author="Huawei" w:date="2020-10-23T16:24:00Z"/>
                <w:lang w:eastAsia="ja-JP"/>
              </w:rPr>
            </w:pPr>
            <w:ins w:id="108" w:author="Huawei" w:date="2020-10-23T16:24:00Z">
              <w:r w:rsidRPr="006F4D85">
                <w:t>One E-UTRA radio channel is used for this test</w:t>
              </w:r>
            </w:ins>
          </w:p>
        </w:tc>
      </w:tr>
      <w:tr w:rsidR="009433B0" w:rsidRPr="006F4D85" w:rsidTr="00DE5786">
        <w:trPr>
          <w:cantSplit/>
          <w:jc w:val="center"/>
          <w:ins w:id="109"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10" w:author="Huawei" w:date="2020-10-23T16:24:00Z"/>
              </w:rPr>
            </w:pPr>
            <w:ins w:id="111" w:author="Huawei" w:date="2020-10-23T16:24: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12" w:author="Huawei" w:date="2020-10-23T16:2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13" w:author="Huawei" w:date="2020-10-23T16:24:00Z"/>
              </w:rPr>
            </w:pPr>
            <w:ins w:id="114" w:author="Huawei" w:date="2020-10-23T16:24:00Z">
              <w:r w:rsidRPr="006F4D85">
                <w:t>2</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15" w:author="Huawei" w:date="2020-10-23T16:24:00Z"/>
              </w:rPr>
            </w:pPr>
            <w:ins w:id="116" w:author="Huawei" w:date="2020-10-23T16:24:00Z">
              <w:r w:rsidRPr="006F4D85">
                <w:t>One NR radio channel is used for this test</w:t>
              </w:r>
            </w:ins>
          </w:p>
        </w:tc>
      </w:tr>
      <w:tr w:rsidR="009433B0" w:rsidRPr="006F4D85" w:rsidTr="00DE5786">
        <w:trPr>
          <w:cantSplit/>
          <w:jc w:val="center"/>
          <w:ins w:id="117"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18" w:author="Huawei" w:date="2020-10-23T16:24:00Z"/>
                <w:lang w:eastAsia="ja-JP"/>
              </w:rPr>
            </w:pPr>
            <w:ins w:id="119" w:author="Huawei" w:date="2020-10-23T16:24: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20" w:author="Huawei" w:date="2020-10-23T16:2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21" w:author="Huawei" w:date="2020-10-23T16:24:00Z"/>
                <w:lang w:eastAsia="ja-JP"/>
              </w:rPr>
            </w:pPr>
            <w:ins w:id="122" w:author="Huawei" w:date="2020-10-23T16:24:00Z">
              <w:r w:rsidRPr="006F4D85">
                <w:t>Cell 1</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23" w:author="Huawei" w:date="2020-10-23T16:24:00Z"/>
                <w:lang w:eastAsia="ja-JP"/>
              </w:rPr>
            </w:pPr>
            <w:proofErr w:type="spellStart"/>
            <w:ins w:id="124" w:author="Huawei" w:date="2020-10-23T16:24:00Z">
              <w:r w:rsidRPr="006F4D85">
                <w:t>PCell</w:t>
              </w:r>
              <w:proofErr w:type="spellEnd"/>
              <w:r w:rsidRPr="006F4D85">
                <w:t xml:space="preserve"> on RF channel number 1.</w:t>
              </w:r>
            </w:ins>
          </w:p>
        </w:tc>
      </w:tr>
      <w:tr w:rsidR="009433B0" w:rsidRPr="006F4D85" w:rsidTr="00DE5786">
        <w:trPr>
          <w:cantSplit/>
          <w:jc w:val="center"/>
          <w:ins w:id="125"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26" w:author="Huawei" w:date="2020-10-23T16:24:00Z"/>
                <w:lang w:eastAsia="ja-JP"/>
              </w:rPr>
            </w:pPr>
            <w:ins w:id="127" w:author="Huawei" w:date="2020-10-23T16:24: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28" w:author="Huawei" w:date="2020-10-23T16:2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29" w:author="Huawei" w:date="2020-10-23T16:24:00Z"/>
                <w:lang w:eastAsia="ja-JP"/>
              </w:rPr>
            </w:pPr>
            <w:ins w:id="130" w:author="Huawei" w:date="2020-10-23T16:24:00Z">
              <w:r w:rsidRPr="006F4D85">
                <w:t>Cell 2</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31" w:author="Huawei" w:date="2020-10-23T16:24:00Z"/>
                <w:lang w:eastAsia="ja-JP"/>
              </w:rPr>
            </w:pPr>
            <w:proofErr w:type="spellStart"/>
            <w:ins w:id="132" w:author="Huawei" w:date="2020-10-23T16:24:00Z">
              <w:r w:rsidRPr="006F4D85">
                <w:t>PSCell</w:t>
              </w:r>
              <w:proofErr w:type="spellEnd"/>
              <w:r w:rsidRPr="006F4D85">
                <w:t xml:space="preserve"> on RF channel number 2.</w:t>
              </w:r>
            </w:ins>
          </w:p>
        </w:tc>
      </w:tr>
      <w:tr w:rsidR="009433B0" w:rsidRPr="006F4D85" w:rsidTr="00DE5786">
        <w:trPr>
          <w:cantSplit/>
          <w:jc w:val="center"/>
          <w:ins w:id="133"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34" w:author="Huawei" w:date="2020-10-23T16:24:00Z"/>
                <w:lang w:eastAsia="ja-JP"/>
              </w:rPr>
            </w:pPr>
            <w:ins w:id="135" w:author="Huawei" w:date="2020-10-23T16:24: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36" w:author="Huawei" w:date="2020-10-23T16:2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37" w:author="Huawei" w:date="2020-10-23T16:24:00Z"/>
                <w:lang w:eastAsia="ja-JP"/>
              </w:rPr>
            </w:pPr>
            <w:ins w:id="138" w:author="Huawei" w:date="2020-10-23T16:24:00Z">
              <w:r w:rsidRPr="006F4D85">
                <w:t>Normal</w:t>
              </w:r>
            </w:ins>
          </w:p>
        </w:tc>
        <w:tc>
          <w:tcPr>
            <w:tcW w:w="3148"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39" w:author="Huawei" w:date="2020-10-23T16:24:00Z"/>
                <w:lang w:eastAsia="ja-JP"/>
              </w:rPr>
            </w:pPr>
          </w:p>
        </w:tc>
      </w:tr>
      <w:tr w:rsidR="009433B0" w:rsidRPr="006F4D85" w:rsidTr="00DE5786">
        <w:trPr>
          <w:cantSplit/>
          <w:jc w:val="center"/>
          <w:ins w:id="140"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41" w:author="Huawei" w:date="2020-10-23T16:24:00Z"/>
                <w:rFonts w:cs="Arial"/>
                <w:lang w:eastAsia="ja-JP"/>
              </w:rPr>
            </w:pPr>
            <w:ins w:id="142" w:author="Huawei" w:date="2020-10-23T16:24: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43" w:author="Huawei" w:date="2020-10-23T16:2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44" w:author="Huawei" w:date="2020-10-23T16:24:00Z"/>
                <w:lang w:eastAsia="ja-JP"/>
              </w:rPr>
            </w:pPr>
            <w:ins w:id="145" w:author="Huawei" w:date="2020-10-23T16:24:00Z">
              <w:r w:rsidRPr="006F4D85">
                <w:t>OFF</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46" w:author="Huawei" w:date="2020-10-23T16:24:00Z"/>
                <w:lang w:eastAsia="ja-JP"/>
              </w:rPr>
            </w:pPr>
          </w:p>
        </w:tc>
      </w:tr>
      <w:tr w:rsidR="009433B0" w:rsidRPr="006F4D85" w:rsidTr="00DE5786">
        <w:trPr>
          <w:cantSplit/>
          <w:jc w:val="center"/>
          <w:ins w:id="147"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48" w:author="Huawei" w:date="2020-10-23T16:24:00Z"/>
                <w:lang w:eastAsia="ja-JP"/>
              </w:rPr>
            </w:pPr>
            <w:ins w:id="149" w:author="Huawei" w:date="2020-10-23T16:24: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50" w:author="Huawei" w:date="2020-10-23T16:24:00Z"/>
                <w:lang w:eastAsia="ja-JP"/>
              </w:rPr>
            </w:pPr>
            <w:ins w:id="151" w:author="Huawei" w:date="2020-10-23T16:24: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52" w:author="Huawei" w:date="2020-10-23T16:24:00Z"/>
                <w:lang w:eastAsia="ja-JP"/>
              </w:rPr>
            </w:pPr>
            <w:ins w:id="153" w:author="Huawei" w:date="2020-10-23T16:24: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54" w:author="Huawei" w:date="2020-10-23T16:24:00Z"/>
                <w:lang w:eastAsia="ja-JP"/>
              </w:rPr>
            </w:pPr>
            <w:ins w:id="155" w:author="Huawei" w:date="2020-10-23T16:24:00Z">
              <w:r w:rsidRPr="006F4D85">
                <w:t>Individual offset for cells on PCC.</w:t>
              </w:r>
            </w:ins>
          </w:p>
        </w:tc>
      </w:tr>
      <w:tr w:rsidR="009433B0" w:rsidRPr="006F4D85" w:rsidTr="00DE5786">
        <w:trPr>
          <w:cantSplit/>
          <w:jc w:val="center"/>
          <w:ins w:id="156"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57" w:author="Huawei" w:date="2020-10-23T16:24:00Z"/>
                <w:lang w:eastAsia="ja-JP"/>
              </w:rPr>
            </w:pPr>
            <w:ins w:id="158" w:author="Huawei" w:date="2020-10-23T16:24: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59" w:author="Huawei" w:date="2020-10-23T16:24:00Z"/>
                <w:lang w:eastAsia="ja-JP"/>
              </w:rPr>
            </w:pPr>
            <w:ins w:id="160" w:author="Huawei" w:date="2020-10-23T16:24: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61" w:author="Huawei" w:date="2020-10-23T16:24:00Z"/>
                <w:lang w:eastAsia="ja-JP"/>
              </w:rPr>
            </w:pPr>
            <w:ins w:id="162" w:author="Huawei" w:date="2020-10-23T16:24:00Z">
              <w:r w:rsidRPr="006F4D85">
                <w:t>0</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63" w:author="Huawei" w:date="2020-10-23T16:24:00Z"/>
                <w:lang w:eastAsia="ja-JP"/>
              </w:rPr>
            </w:pPr>
            <w:ins w:id="164" w:author="Huawei" w:date="2020-10-23T16:24:00Z">
              <w:r w:rsidRPr="006F4D85">
                <w:t>Individual offset for cells on PSCC.</w:t>
              </w:r>
            </w:ins>
          </w:p>
        </w:tc>
      </w:tr>
      <w:tr w:rsidR="009433B0" w:rsidRPr="006F4D85" w:rsidTr="00DE5786">
        <w:trPr>
          <w:cantSplit/>
          <w:trHeight w:val="70"/>
          <w:jc w:val="center"/>
          <w:ins w:id="165"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66" w:author="Huawei" w:date="2020-10-23T16:24:00Z"/>
                <w:rFonts w:cs="Arial"/>
                <w:lang w:eastAsia="ja-JP"/>
              </w:rPr>
            </w:pPr>
            <w:ins w:id="167" w:author="Huawei" w:date="2020-10-23T16:24: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68" w:author="Huawei" w:date="2020-10-23T16:24:00Z"/>
                <w:lang w:eastAsia="ja-JP"/>
              </w:rPr>
            </w:pPr>
            <w:ins w:id="169" w:author="Huawei" w:date="2020-10-23T16:24: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70" w:author="Huawei" w:date="2020-10-23T16:24:00Z"/>
                <w:lang w:eastAsia="ja-JP"/>
              </w:rPr>
            </w:pPr>
            <w:ins w:id="171" w:author="Huawei" w:date="2020-10-23T16:24:00Z">
              <w:r w:rsidRPr="006F4D85">
                <w:t>3</w:t>
              </w:r>
            </w:ins>
          </w:p>
        </w:tc>
        <w:tc>
          <w:tcPr>
            <w:tcW w:w="314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72" w:author="Huawei" w:date="2020-10-23T16:24:00Z"/>
                <w:lang w:eastAsia="ja-JP"/>
              </w:rPr>
            </w:pPr>
            <w:ins w:id="173" w:author="Huawei" w:date="2020-10-23T16:24:00Z">
              <w:r w:rsidRPr="006F4D85">
                <w:rPr>
                  <w:lang w:eastAsia="zh-CN"/>
                </w:rPr>
                <w:t>Synchronous EN-DC</w:t>
              </w:r>
            </w:ins>
          </w:p>
        </w:tc>
      </w:tr>
      <w:tr w:rsidR="009433B0" w:rsidRPr="006F4D85" w:rsidTr="00DE5786">
        <w:trPr>
          <w:cantSplit/>
          <w:jc w:val="center"/>
          <w:ins w:id="174" w:author="Huawei" w:date="2020-10-23T16:24:00Z"/>
        </w:trPr>
        <w:tc>
          <w:tcPr>
            <w:tcW w:w="251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75" w:author="Huawei" w:date="2020-10-23T16:24:00Z"/>
                <w:lang w:eastAsia="ja-JP"/>
              </w:rPr>
            </w:pPr>
            <w:ins w:id="176" w:author="Huawei" w:date="2020-10-23T16:24: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77" w:author="Huawei" w:date="2020-10-23T16:24:00Z"/>
                <w:lang w:eastAsia="ja-JP"/>
              </w:rPr>
            </w:pPr>
            <w:ins w:id="178" w:author="Huawei" w:date="2020-10-23T16:24: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79" w:author="Huawei" w:date="2020-10-23T16:24:00Z"/>
                <w:lang w:eastAsia="ja-JP"/>
              </w:rPr>
            </w:pPr>
            <w:ins w:id="180" w:author="Huawei" w:date="2020-10-23T16:24:00Z">
              <w:r w:rsidRPr="006F4D85">
                <w:rPr>
                  <w:lang w:eastAsia="ja-JP"/>
                </w:rPr>
                <w:t>[0.2]</w:t>
              </w:r>
            </w:ins>
          </w:p>
        </w:tc>
        <w:tc>
          <w:tcPr>
            <w:tcW w:w="3148"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81" w:author="Huawei" w:date="2020-10-23T16:24:00Z"/>
                <w:lang w:eastAsia="ja-JP"/>
              </w:rPr>
            </w:pPr>
          </w:p>
        </w:tc>
      </w:tr>
    </w:tbl>
    <w:p w:rsidR="009433B0" w:rsidRPr="006F4D85" w:rsidRDefault="009433B0" w:rsidP="009433B0">
      <w:pPr>
        <w:rPr>
          <w:ins w:id="182" w:author="Huawei" w:date="2020-10-23T16:24:00Z"/>
        </w:rPr>
      </w:pPr>
    </w:p>
    <w:p w:rsidR="009433B0" w:rsidRPr="006F4D85" w:rsidRDefault="009433B0" w:rsidP="009433B0">
      <w:pPr>
        <w:pStyle w:val="TH"/>
        <w:rPr>
          <w:ins w:id="183" w:author="Huawei" w:date="2020-10-23T16:24:00Z"/>
        </w:rPr>
      </w:pPr>
      <w:ins w:id="184" w:author="Huawei" w:date="2020-10-23T16:24:00Z">
        <w:r w:rsidRPr="006F4D85">
          <w:lastRenderedPageBreak/>
          <w:t xml:space="preserve">Table </w:t>
        </w:r>
        <w:r>
          <w:t>A.5.5.X.1</w:t>
        </w:r>
        <w:r w:rsidRPr="006F4D85">
          <w:t xml:space="preserve">.1-3: NR Cell specific test parameters for </w:t>
        </w:r>
        <w:r w:rsidRPr="001520FD">
          <w:t>UE specific CBW change</w:t>
        </w:r>
        <w:r w:rsidRPr="006F4D85">
          <w:t xml:space="preserve"> in synchronous EN-DC</w:t>
        </w:r>
      </w:ins>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9433B0" w:rsidRPr="006F4D85" w:rsidTr="00DE5786">
        <w:trPr>
          <w:cantSplit/>
          <w:ins w:id="185"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186" w:author="Huawei" w:date="2020-10-23T16:24:00Z"/>
              </w:rPr>
            </w:pPr>
            <w:ins w:id="187" w:author="Huawei" w:date="2020-10-23T16:24:00Z">
              <w:r w:rsidRPr="006F4D85">
                <w:t>Parameter</w:t>
              </w:r>
            </w:ins>
          </w:p>
        </w:tc>
        <w:tc>
          <w:tcPr>
            <w:tcW w:w="83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188" w:author="Huawei" w:date="2020-10-23T16:24:00Z"/>
              </w:rPr>
            </w:pPr>
            <w:ins w:id="189" w:author="Huawei" w:date="2020-10-23T16:24: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rPr>
                <w:ins w:id="190" w:author="Huawei" w:date="2020-10-23T16:24:00Z"/>
                <w:lang w:eastAsia="zh-CN"/>
              </w:rPr>
            </w:pPr>
            <w:ins w:id="191" w:author="Huawei" w:date="2020-10-23T16:24:00Z">
              <w:r w:rsidRPr="006F4D85">
                <w:t>Cell 2</w:t>
              </w:r>
            </w:ins>
          </w:p>
        </w:tc>
      </w:tr>
      <w:tr w:rsidR="009433B0" w:rsidRPr="006F4D85" w:rsidTr="00DE5786">
        <w:trPr>
          <w:cantSplit/>
          <w:ins w:id="192"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93" w:author="Huawei" w:date="2020-10-23T16:24:00Z"/>
              </w:rPr>
            </w:pPr>
            <w:ins w:id="194" w:author="Huawei" w:date="2020-10-23T16:24:00Z">
              <w:r w:rsidRPr="006F4D85">
                <w:t>Frequency Range</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195"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196" w:author="Huawei" w:date="2020-10-23T16:24:00Z"/>
              </w:rPr>
            </w:pPr>
            <w:ins w:id="197" w:author="Huawei" w:date="2020-10-23T16:24:00Z">
              <w:r w:rsidRPr="006F4D85">
                <w:t>FR2</w:t>
              </w:r>
            </w:ins>
          </w:p>
        </w:tc>
      </w:tr>
      <w:tr w:rsidR="009433B0" w:rsidRPr="006F4D85" w:rsidTr="00DE5786">
        <w:trPr>
          <w:cantSplit/>
          <w:trHeight w:val="144"/>
          <w:ins w:id="198"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199" w:author="Huawei" w:date="2020-10-23T16:24:00Z"/>
                <w:lang w:eastAsia="ja-JP"/>
              </w:rPr>
            </w:pPr>
            <w:ins w:id="200" w:author="Huawei" w:date="2020-10-23T16:24:00Z">
              <w:r w:rsidRPr="006F4D85">
                <w:t>Duplex mode</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01"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02" w:author="Huawei" w:date="2020-10-23T16:24:00Z"/>
                <w:rFonts w:cs="Arial"/>
              </w:rPr>
            </w:pPr>
            <w:ins w:id="203" w:author="Huawei" w:date="2020-10-23T16:24:00Z">
              <w:r w:rsidRPr="006F4D85">
                <w:rPr>
                  <w:rFonts w:cs="Arial"/>
                </w:rPr>
                <w:t>TDD</w:t>
              </w:r>
            </w:ins>
          </w:p>
        </w:tc>
      </w:tr>
      <w:tr w:rsidR="009433B0" w:rsidRPr="006F4D85" w:rsidTr="00DE5786">
        <w:trPr>
          <w:cantSplit/>
          <w:ins w:id="204"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05" w:author="Huawei" w:date="2020-10-23T16:24:00Z"/>
              </w:rPr>
            </w:pPr>
            <w:ins w:id="206" w:author="Huawei" w:date="2020-10-23T16:24:00Z">
              <w:r w:rsidRPr="006F4D85">
                <w:t>TDD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07"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08" w:author="Huawei" w:date="2020-10-23T16:24:00Z"/>
                <w:rFonts w:cs="Arial"/>
              </w:rPr>
            </w:pPr>
            <w:ins w:id="209" w:author="Huawei" w:date="2020-10-23T16:24:00Z">
              <w:r w:rsidRPr="006F4D85">
                <w:rPr>
                  <w:rFonts w:cs="Arial"/>
                </w:rPr>
                <w:t>TDDConf.3.1</w:t>
              </w:r>
            </w:ins>
          </w:p>
        </w:tc>
      </w:tr>
      <w:tr w:rsidR="009433B0" w:rsidRPr="006F4D85" w:rsidTr="00DE5786">
        <w:trPr>
          <w:cantSplit/>
          <w:ins w:id="210"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11" w:author="Huawei" w:date="2020-10-23T16:24:00Z"/>
              </w:rPr>
            </w:pPr>
            <w:proofErr w:type="spellStart"/>
            <w:ins w:id="212" w:author="Huawei" w:date="2020-10-23T16:24:00Z">
              <w:r w:rsidRPr="006F4D85">
                <w:t>BW</w:t>
              </w:r>
              <w:r w:rsidRPr="006F4D85">
                <w:rPr>
                  <w:vertAlign w:val="subscript"/>
                </w:rPr>
                <w:t>channel</w:t>
              </w:r>
              <w:proofErr w:type="spellEnd"/>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13"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14" w:author="Huawei" w:date="2020-10-23T16:24:00Z"/>
                <w:rFonts w:eastAsia="Malgun Gothic" w:cs="Arial"/>
                <w:szCs w:val="18"/>
                <w:lang w:val="de-DE"/>
              </w:rPr>
            </w:pPr>
            <w:ins w:id="215" w:author="Huawei" w:date="2020-10-23T16:24:00Z">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ins>
          </w:p>
        </w:tc>
      </w:tr>
      <w:tr w:rsidR="009433B0" w:rsidRPr="006F4D85" w:rsidTr="00DE5786">
        <w:trPr>
          <w:cantSplit/>
          <w:ins w:id="216"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17" w:author="Huawei" w:date="2020-10-23T16:24:00Z"/>
              </w:rPr>
            </w:pPr>
            <w:ins w:id="218" w:author="Huawei" w:date="2020-10-23T16:24:00Z">
              <w:r w:rsidRPr="006F4D85">
                <w:t>Active BWP ID</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19"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20" w:author="Huawei" w:date="2020-10-23T16:24:00Z"/>
              </w:rPr>
            </w:pPr>
            <w:ins w:id="221" w:author="Huawei" w:date="2020-10-23T16:24:00Z">
              <w:r w:rsidRPr="006F4D85">
                <w:t>1</w:t>
              </w:r>
            </w:ins>
          </w:p>
        </w:tc>
      </w:tr>
      <w:tr w:rsidR="009433B0" w:rsidRPr="006F4D85" w:rsidTr="00DE5786">
        <w:trPr>
          <w:cantSplit/>
          <w:trHeight w:val="207"/>
          <w:ins w:id="222"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23" w:author="Huawei" w:date="2020-10-23T16:24:00Z"/>
              </w:rPr>
            </w:pPr>
            <w:ins w:id="224" w:author="Huawei" w:date="2020-10-23T16:24:00Z">
              <w:r w:rsidRPr="006F4D85">
                <w:t>Initial DL BWP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25"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26" w:author="Huawei" w:date="2020-10-23T16:24:00Z"/>
                <w:rFonts w:cs="Arial"/>
              </w:rPr>
            </w:pPr>
            <w:ins w:id="227" w:author="Huawei" w:date="2020-10-23T16:24:00Z">
              <w:r w:rsidRPr="006F4D85">
                <w:rPr>
                  <w:rFonts w:cs="Arial"/>
                </w:rPr>
                <w:t>DLBWP.0.2</w:t>
              </w:r>
            </w:ins>
          </w:p>
        </w:tc>
      </w:tr>
      <w:tr w:rsidR="009433B0" w:rsidRPr="006F4D85" w:rsidTr="00DE5786">
        <w:trPr>
          <w:cantSplit/>
          <w:trHeight w:val="64"/>
          <w:ins w:id="228" w:author="Huawei" w:date="2020-10-23T16:24:00Z"/>
        </w:trPr>
        <w:tc>
          <w:tcPr>
            <w:tcW w:w="3978" w:type="dxa"/>
            <w:gridSpan w:val="2"/>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L"/>
              <w:rPr>
                <w:ins w:id="229" w:author="Huawei" w:date="2020-10-23T16:24:00Z"/>
              </w:rPr>
            </w:pPr>
            <w:ins w:id="230" w:author="Huawei" w:date="2020-10-23T16:24:00Z">
              <w:r w:rsidRPr="006F4D85">
                <w:rPr>
                  <w:rFonts w:cs="Arial"/>
                </w:rPr>
                <w:t>Initial UL BWP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31" w:author="Huawei" w:date="2020-10-23T16:24:00Z"/>
              </w:rPr>
            </w:pPr>
          </w:p>
        </w:tc>
        <w:tc>
          <w:tcPr>
            <w:tcW w:w="2268"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32" w:author="Huawei" w:date="2020-10-23T16:24:00Z"/>
                <w:rFonts w:cs="Arial"/>
              </w:rPr>
            </w:pPr>
            <w:ins w:id="233" w:author="Huawei" w:date="2020-10-23T16:24:00Z">
              <w:r w:rsidRPr="006F4D85">
                <w:rPr>
                  <w:rFonts w:cs="v4.2.0"/>
                  <w:lang w:eastAsia="zh-CN"/>
                </w:rPr>
                <w:t>ULBWP.0.2</w:t>
              </w:r>
            </w:ins>
          </w:p>
        </w:tc>
      </w:tr>
      <w:tr w:rsidR="009433B0" w:rsidRPr="006F4D85" w:rsidTr="00DE5786">
        <w:trPr>
          <w:cantSplit/>
          <w:trHeight w:val="64"/>
          <w:ins w:id="234" w:author="Huawei" w:date="2020-10-23T16:24:00Z"/>
        </w:trPr>
        <w:tc>
          <w:tcPr>
            <w:tcW w:w="3978" w:type="dxa"/>
            <w:gridSpan w:val="2"/>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L"/>
              <w:rPr>
                <w:ins w:id="235" w:author="Huawei" w:date="2020-10-23T16:24:00Z"/>
              </w:rPr>
            </w:pPr>
            <w:ins w:id="236" w:author="Huawei" w:date="2020-10-23T16:24:00Z">
              <w:r>
                <w:t>Active</w:t>
              </w:r>
              <w:r w:rsidRPr="006F4D85">
                <w:t xml:space="preserve"> DL BWP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37" w:author="Huawei" w:date="2020-10-23T16:24:00Z"/>
              </w:rPr>
            </w:pPr>
          </w:p>
        </w:tc>
        <w:tc>
          <w:tcPr>
            <w:tcW w:w="2268"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38" w:author="Huawei" w:date="2020-10-23T16:24:00Z"/>
                <w:rFonts w:cs="Arial"/>
              </w:rPr>
            </w:pPr>
            <w:ins w:id="239" w:author="Huawei" w:date="2020-10-23T16:24:00Z">
              <w:r w:rsidRPr="006F4D85">
                <w:rPr>
                  <w:rFonts w:cs="Arial"/>
                </w:rPr>
                <w:t>DLBWP.1.3</w:t>
              </w:r>
            </w:ins>
          </w:p>
        </w:tc>
      </w:tr>
      <w:tr w:rsidR="009433B0" w:rsidRPr="006F4D85" w:rsidTr="00DE5786">
        <w:trPr>
          <w:cantSplit/>
          <w:trHeight w:val="64"/>
          <w:ins w:id="240" w:author="Huawei" w:date="2020-10-23T16:24:00Z"/>
        </w:trPr>
        <w:tc>
          <w:tcPr>
            <w:tcW w:w="3978" w:type="dxa"/>
            <w:gridSpan w:val="2"/>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L"/>
              <w:rPr>
                <w:ins w:id="241" w:author="Huawei" w:date="2020-10-23T16:24:00Z"/>
              </w:rPr>
            </w:pPr>
            <w:ins w:id="242" w:author="Huawei" w:date="2020-10-23T16:24:00Z">
              <w:r>
                <w:rPr>
                  <w:rFonts w:cs="Arial"/>
                </w:rPr>
                <w:t>Active</w:t>
              </w:r>
              <w:r w:rsidRPr="006F4D85">
                <w:rPr>
                  <w:rFonts w:cs="Arial"/>
                </w:rPr>
                <w:t xml:space="preserve"> UL BWP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43" w:author="Huawei" w:date="2020-10-23T16:24:00Z"/>
              </w:rPr>
            </w:pPr>
          </w:p>
        </w:tc>
        <w:tc>
          <w:tcPr>
            <w:tcW w:w="2268"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44" w:author="Huawei" w:date="2020-10-23T16:24:00Z"/>
                <w:rFonts w:cs="Arial"/>
              </w:rPr>
            </w:pPr>
            <w:ins w:id="245" w:author="Huawei" w:date="2020-10-23T16:24:00Z">
              <w:r w:rsidRPr="006F4D85">
                <w:rPr>
                  <w:rFonts w:cs="Arial"/>
                </w:rPr>
                <w:t>DLBWP.1.3</w:t>
              </w:r>
            </w:ins>
          </w:p>
        </w:tc>
      </w:tr>
      <w:tr w:rsidR="009433B0" w:rsidRPr="006F4D85" w:rsidTr="00DE5786">
        <w:trPr>
          <w:cantSplit/>
          <w:trHeight w:val="430"/>
          <w:ins w:id="246" w:author="Huawei" w:date="2020-10-23T16:24:00Z"/>
        </w:trPr>
        <w:tc>
          <w:tcPr>
            <w:tcW w:w="1840"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L"/>
              <w:rPr>
                <w:ins w:id="247" w:author="Huawei" w:date="2020-10-23T16:24:00Z"/>
              </w:rPr>
            </w:pPr>
            <w:ins w:id="248" w:author="Huawei" w:date="2020-10-23T16:24:00Z">
              <w:r w:rsidRPr="006F4D85">
                <w:rPr>
                  <w:rFonts w:cs="Arial"/>
                </w:rPr>
                <w:t>Initial Condition</w:t>
              </w:r>
            </w:ins>
          </w:p>
        </w:tc>
        <w:tc>
          <w:tcPr>
            <w:tcW w:w="2138" w:type="dxa"/>
            <w:vMerge w:val="restart"/>
            <w:tcBorders>
              <w:top w:val="single" w:sz="4" w:space="0" w:color="auto"/>
              <w:left w:val="single" w:sz="4" w:space="0" w:color="auto"/>
              <w:right w:val="single" w:sz="4" w:space="0" w:color="auto"/>
            </w:tcBorders>
          </w:tcPr>
          <w:p w:rsidR="00D04FD3" w:rsidRDefault="00D04FD3" w:rsidP="00D04FD3">
            <w:pPr>
              <w:pStyle w:val="TAL"/>
              <w:rPr>
                <w:ins w:id="249" w:author="Huawei" w:date="2020-11-09T17:15:00Z"/>
              </w:rPr>
            </w:pPr>
            <w:ins w:id="250" w:author="Huawei" w:date="2020-11-09T17:15:00Z">
              <w:r>
                <w:t xml:space="preserve">Active DL </w:t>
              </w:r>
            </w:ins>
          </w:p>
          <w:p w:rsidR="00D04FD3" w:rsidRDefault="00D04FD3" w:rsidP="00D04FD3">
            <w:pPr>
              <w:pStyle w:val="TAL"/>
              <w:rPr>
                <w:ins w:id="251" w:author="Huawei" w:date="2020-11-09T17:15:00Z"/>
              </w:rPr>
            </w:pPr>
            <w:ins w:id="252" w:author="Huawei" w:date="2020-11-09T17:15:00Z">
              <w:r>
                <w:t>CBW-1</w:t>
              </w:r>
            </w:ins>
          </w:p>
          <w:p w:rsidR="009433B0" w:rsidRPr="006F4D85" w:rsidRDefault="00D04FD3" w:rsidP="00D04FD3">
            <w:pPr>
              <w:pStyle w:val="TAL"/>
              <w:rPr>
                <w:ins w:id="253" w:author="Huawei" w:date="2020-10-23T16:24:00Z"/>
              </w:rPr>
            </w:pPr>
            <w:ins w:id="254" w:author="Huawei" w:date="2020-11-09T17:15:00Z">
              <w:r>
                <w:t>Configuration</w:t>
              </w:r>
            </w:ins>
          </w:p>
        </w:tc>
        <w:tc>
          <w:tcPr>
            <w:tcW w:w="837" w:type="dxa"/>
            <w:vMerge w:val="restart"/>
            <w:tcBorders>
              <w:top w:val="single" w:sz="4" w:space="0" w:color="auto"/>
              <w:left w:val="single" w:sz="4" w:space="0" w:color="auto"/>
              <w:right w:val="single" w:sz="4" w:space="0" w:color="auto"/>
            </w:tcBorders>
          </w:tcPr>
          <w:p w:rsidR="009433B0" w:rsidRPr="006F4D85" w:rsidRDefault="009433B0" w:rsidP="00DE5786">
            <w:pPr>
              <w:pStyle w:val="TAC"/>
              <w:rPr>
                <w:ins w:id="255" w:author="Huawei" w:date="2020-10-23T16:24:00Z"/>
              </w:rPr>
            </w:pPr>
          </w:p>
        </w:tc>
        <w:tc>
          <w:tcPr>
            <w:tcW w:w="2268" w:type="dxa"/>
            <w:vMerge w:val="restart"/>
            <w:tcBorders>
              <w:top w:val="single" w:sz="4" w:space="0" w:color="auto"/>
              <w:left w:val="single" w:sz="4" w:space="0" w:color="auto"/>
              <w:right w:val="single" w:sz="4" w:space="0" w:color="auto"/>
            </w:tcBorders>
            <w:hideMark/>
          </w:tcPr>
          <w:p w:rsidR="009433B0" w:rsidRPr="006F4D85" w:rsidRDefault="00D04FD3" w:rsidP="00DE5786">
            <w:pPr>
              <w:pStyle w:val="TAC"/>
              <w:rPr>
                <w:ins w:id="256" w:author="Huawei" w:date="2020-10-23T16:24:00Z"/>
                <w:rFonts w:cs="Arial"/>
              </w:rPr>
            </w:pPr>
            <w:ins w:id="257" w:author="Huawei" w:date="2020-11-09T17:15:00Z">
              <w:r w:rsidRPr="00D04FD3">
                <w:rPr>
                  <w:rFonts w:cs="Arial"/>
                </w:rPr>
                <w:t>DLCBW.1.1</w:t>
              </w:r>
            </w:ins>
          </w:p>
        </w:tc>
      </w:tr>
      <w:tr w:rsidR="009433B0" w:rsidRPr="006F4D85" w:rsidTr="00DE5786">
        <w:trPr>
          <w:cantSplit/>
          <w:trHeight w:val="131"/>
          <w:ins w:id="258" w:author="Huawei" w:date="2020-10-23T16:24:00Z"/>
        </w:trPr>
        <w:tc>
          <w:tcPr>
            <w:tcW w:w="1840" w:type="dxa"/>
            <w:tcBorders>
              <w:top w:val="nil"/>
              <w:left w:val="single" w:sz="4" w:space="0" w:color="auto"/>
              <w:bottom w:val="single" w:sz="4" w:space="0" w:color="auto"/>
              <w:right w:val="single" w:sz="4" w:space="0" w:color="auto"/>
            </w:tcBorders>
            <w:shd w:val="clear" w:color="auto" w:fill="auto"/>
          </w:tcPr>
          <w:p w:rsidR="009433B0" w:rsidRPr="006F4D85" w:rsidRDefault="009433B0" w:rsidP="00DE5786">
            <w:pPr>
              <w:pStyle w:val="TAL"/>
              <w:rPr>
                <w:ins w:id="259" w:author="Huawei" w:date="2020-10-23T16:24:00Z"/>
              </w:rPr>
            </w:pPr>
          </w:p>
        </w:tc>
        <w:tc>
          <w:tcPr>
            <w:tcW w:w="2138" w:type="dxa"/>
            <w:vMerge/>
            <w:tcBorders>
              <w:left w:val="single" w:sz="4" w:space="0" w:color="auto"/>
              <w:bottom w:val="single" w:sz="4" w:space="0" w:color="auto"/>
              <w:right w:val="single" w:sz="4" w:space="0" w:color="auto"/>
            </w:tcBorders>
          </w:tcPr>
          <w:p w:rsidR="009433B0" w:rsidRPr="006F4D85" w:rsidRDefault="009433B0" w:rsidP="00DE5786">
            <w:pPr>
              <w:pStyle w:val="TAL"/>
              <w:rPr>
                <w:ins w:id="260" w:author="Huawei" w:date="2020-10-23T16:24:00Z"/>
              </w:rPr>
            </w:pPr>
          </w:p>
        </w:tc>
        <w:tc>
          <w:tcPr>
            <w:tcW w:w="837" w:type="dxa"/>
            <w:vMerge/>
            <w:tcBorders>
              <w:left w:val="single" w:sz="4" w:space="0" w:color="auto"/>
              <w:bottom w:val="single" w:sz="4" w:space="0" w:color="auto"/>
              <w:right w:val="single" w:sz="4" w:space="0" w:color="auto"/>
            </w:tcBorders>
          </w:tcPr>
          <w:p w:rsidR="009433B0" w:rsidRPr="006F4D85" w:rsidRDefault="009433B0" w:rsidP="00DE5786">
            <w:pPr>
              <w:pStyle w:val="TAC"/>
              <w:rPr>
                <w:ins w:id="261" w:author="Huawei" w:date="2020-10-23T16:24:00Z"/>
              </w:rPr>
            </w:pPr>
          </w:p>
        </w:tc>
        <w:tc>
          <w:tcPr>
            <w:tcW w:w="2268" w:type="dxa"/>
            <w:vMerge/>
            <w:tcBorders>
              <w:left w:val="single" w:sz="4" w:space="0" w:color="auto"/>
              <w:bottom w:val="single" w:sz="4" w:space="0" w:color="auto"/>
              <w:right w:val="single" w:sz="4" w:space="0" w:color="auto"/>
            </w:tcBorders>
          </w:tcPr>
          <w:p w:rsidR="009433B0" w:rsidRPr="006F4D85" w:rsidRDefault="009433B0" w:rsidP="00DE5786">
            <w:pPr>
              <w:pStyle w:val="TAC"/>
              <w:rPr>
                <w:ins w:id="262" w:author="Huawei" w:date="2020-10-23T16:24:00Z"/>
                <w:rFonts w:cs="Arial"/>
              </w:rPr>
            </w:pPr>
          </w:p>
        </w:tc>
      </w:tr>
      <w:tr w:rsidR="009433B0" w:rsidRPr="006F4D85" w:rsidTr="00DE5786">
        <w:trPr>
          <w:cantSplit/>
          <w:trHeight w:val="131"/>
          <w:ins w:id="263" w:author="Huawei" w:date="2020-10-23T16:24:00Z"/>
        </w:trPr>
        <w:tc>
          <w:tcPr>
            <w:tcW w:w="1840" w:type="dxa"/>
            <w:tcBorders>
              <w:left w:val="single" w:sz="4" w:space="0" w:color="auto"/>
              <w:bottom w:val="nil"/>
              <w:right w:val="single" w:sz="4" w:space="0" w:color="auto"/>
            </w:tcBorders>
            <w:shd w:val="clear" w:color="auto" w:fill="auto"/>
          </w:tcPr>
          <w:p w:rsidR="009433B0" w:rsidRPr="00490640" w:rsidRDefault="009433B0" w:rsidP="00DE5786">
            <w:pPr>
              <w:pStyle w:val="TAL"/>
              <w:rPr>
                <w:ins w:id="264" w:author="Huawei" w:date="2020-10-23T16:24:00Z"/>
                <w:rFonts w:cs="Arial"/>
              </w:rPr>
            </w:pPr>
            <w:ins w:id="265" w:author="Huawei" w:date="2020-10-23T16:24:00Z">
              <w:r w:rsidRPr="006F4D85">
                <w:rPr>
                  <w:rFonts w:cs="Arial"/>
                </w:rPr>
                <w:t>Final</w:t>
              </w:r>
              <w:r>
                <w:rPr>
                  <w:rFonts w:cs="Arial"/>
                </w:rPr>
                <w:t xml:space="preserve"> </w:t>
              </w:r>
              <w:r w:rsidRPr="006F4D85">
                <w:rPr>
                  <w:rFonts w:cs="Arial"/>
                </w:rPr>
                <w:t>Condition</w:t>
              </w:r>
            </w:ins>
          </w:p>
        </w:tc>
        <w:tc>
          <w:tcPr>
            <w:tcW w:w="2138" w:type="dxa"/>
            <w:vMerge w:val="restart"/>
            <w:tcBorders>
              <w:left w:val="single" w:sz="4" w:space="0" w:color="auto"/>
              <w:right w:val="single" w:sz="4" w:space="0" w:color="auto"/>
            </w:tcBorders>
          </w:tcPr>
          <w:p w:rsidR="00D04FD3" w:rsidRPr="00D04FD3" w:rsidRDefault="00D04FD3" w:rsidP="00D04FD3">
            <w:pPr>
              <w:pStyle w:val="TAL"/>
              <w:rPr>
                <w:ins w:id="266" w:author="Huawei" w:date="2020-11-09T17:15:00Z"/>
                <w:rFonts w:cs="Arial"/>
              </w:rPr>
            </w:pPr>
            <w:ins w:id="267" w:author="Huawei" w:date="2020-11-09T17:15:00Z">
              <w:r w:rsidRPr="00D04FD3">
                <w:rPr>
                  <w:rFonts w:cs="Arial"/>
                </w:rPr>
                <w:t xml:space="preserve">Active DL </w:t>
              </w:r>
            </w:ins>
          </w:p>
          <w:p w:rsidR="00D04FD3" w:rsidRPr="00D04FD3" w:rsidRDefault="00D04FD3" w:rsidP="00D04FD3">
            <w:pPr>
              <w:pStyle w:val="TAL"/>
              <w:rPr>
                <w:ins w:id="268" w:author="Huawei" w:date="2020-11-09T17:15:00Z"/>
                <w:rFonts w:cs="Arial"/>
              </w:rPr>
            </w:pPr>
            <w:ins w:id="269" w:author="Huawei" w:date="2020-11-09T17:15:00Z">
              <w:r w:rsidRPr="00D04FD3">
                <w:rPr>
                  <w:rFonts w:cs="Arial"/>
                </w:rPr>
                <w:t>CBW-1</w:t>
              </w:r>
            </w:ins>
          </w:p>
          <w:p w:rsidR="009433B0" w:rsidRPr="006F4D85" w:rsidRDefault="00D04FD3" w:rsidP="00D04FD3">
            <w:pPr>
              <w:pStyle w:val="TAL"/>
              <w:rPr>
                <w:ins w:id="270" w:author="Huawei" w:date="2020-10-23T16:24:00Z"/>
                <w:rFonts w:cs="Arial"/>
              </w:rPr>
            </w:pPr>
            <w:ins w:id="271" w:author="Huawei" w:date="2020-11-09T17:15:00Z">
              <w:r w:rsidRPr="00D04FD3">
                <w:rPr>
                  <w:rFonts w:cs="Arial"/>
                </w:rPr>
                <w:t>Configuration</w:t>
              </w:r>
            </w:ins>
          </w:p>
        </w:tc>
        <w:tc>
          <w:tcPr>
            <w:tcW w:w="837" w:type="dxa"/>
            <w:vMerge w:val="restart"/>
            <w:tcBorders>
              <w:top w:val="single" w:sz="4" w:space="0" w:color="auto"/>
              <w:left w:val="single" w:sz="4" w:space="0" w:color="auto"/>
              <w:right w:val="single" w:sz="4" w:space="0" w:color="auto"/>
            </w:tcBorders>
          </w:tcPr>
          <w:p w:rsidR="009433B0" w:rsidRPr="006F4D85" w:rsidRDefault="009433B0" w:rsidP="00DE5786">
            <w:pPr>
              <w:pStyle w:val="TAC"/>
              <w:rPr>
                <w:ins w:id="272" w:author="Huawei" w:date="2020-10-23T16:24:00Z"/>
              </w:rPr>
            </w:pPr>
          </w:p>
        </w:tc>
        <w:tc>
          <w:tcPr>
            <w:tcW w:w="2268" w:type="dxa"/>
            <w:vMerge w:val="restart"/>
            <w:tcBorders>
              <w:top w:val="single" w:sz="4" w:space="0" w:color="auto"/>
              <w:left w:val="single" w:sz="4" w:space="0" w:color="auto"/>
              <w:right w:val="single" w:sz="4" w:space="0" w:color="auto"/>
            </w:tcBorders>
          </w:tcPr>
          <w:p w:rsidR="009433B0" w:rsidRPr="006F4D85" w:rsidRDefault="00D04FD3" w:rsidP="00DE5786">
            <w:pPr>
              <w:pStyle w:val="TAC"/>
              <w:rPr>
                <w:ins w:id="273" w:author="Huawei" w:date="2020-10-23T16:24:00Z"/>
                <w:rFonts w:cs="v4.2.0"/>
                <w:lang w:eastAsia="zh-CN"/>
              </w:rPr>
            </w:pPr>
            <w:ins w:id="274" w:author="Huawei" w:date="2020-11-09T17:15:00Z">
              <w:r w:rsidRPr="00D04FD3">
                <w:rPr>
                  <w:rFonts w:cs="Arial"/>
                </w:rPr>
                <w:t>DLCBW.1.</w:t>
              </w:r>
              <w:r>
                <w:rPr>
                  <w:rFonts w:cs="Arial"/>
                </w:rPr>
                <w:t>2</w:t>
              </w:r>
            </w:ins>
          </w:p>
        </w:tc>
      </w:tr>
      <w:tr w:rsidR="009433B0" w:rsidRPr="006F4D85" w:rsidTr="00DE5786">
        <w:trPr>
          <w:cantSplit/>
          <w:trHeight w:val="131"/>
          <w:ins w:id="275" w:author="Huawei" w:date="2020-10-23T16:24:00Z"/>
        </w:trPr>
        <w:tc>
          <w:tcPr>
            <w:tcW w:w="1840" w:type="dxa"/>
            <w:tcBorders>
              <w:top w:val="nil"/>
              <w:left w:val="single" w:sz="4" w:space="0" w:color="auto"/>
              <w:bottom w:val="single" w:sz="4" w:space="0" w:color="auto"/>
              <w:right w:val="single" w:sz="4" w:space="0" w:color="auto"/>
            </w:tcBorders>
            <w:shd w:val="clear" w:color="auto" w:fill="auto"/>
          </w:tcPr>
          <w:p w:rsidR="009433B0" w:rsidRPr="006F4D85" w:rsidRDefault="009433B0" w:rsidP="00DE5786">
            <w:pPr>
              <w:pStyle w:val="TAL"/>
              <w:rPr>
                <w:ins w:id="276" w:author="Huawei" w:date="2020-10-23T16:24:00Z"/>
              </w:rPr>
            </w:pPr>
          </w:p>
        </w:tc>
        <w:tc>
          <w:tcPr>
            <w:tcW w:w="2138" w:type="dxa"/>
            <w:vMerge/>
            <w:tcBorders>
              <w:left w:val="single" w:sz="4" w:space="0" w:color="auto"/>
              <w:bottom w:val="single" w:sz="4" w:space="0" w:color="auto"/>
              <w:right w:val="single" w:sz="4" w:space="0" w:color="auto"/>
            </w:tcBorders>
          </w:tcPr>
          <w:p w:rsidR="009433B0" w:rsidRPr="006F4D85" w:rsidRDefault="009433B0" w:rsidP="00DE5786">
            <w:pPr>
              <w:pStyle w:val="TAL"/>
              <w:rPr>
                <w:ins w:id="277" w:author="Huawei" w:date="2020-10-23T16:24:00Z"/>
                <w:rFonts w:cs="Arial"/>
              </w:rPr>
            </w:pPr>
          </w:p>
        </w:tc>
        <w:tc>
          <w:tcPr>
            <w:tcW w:w="837" w:type="dxa"/>
            <w:vMerge/>
            <w:tcBorders>
              <w:left w:val="single" w:sz="4" w:space="0" w:color="auto"/>
              <w:bottom w:val="single" w:sz="4" w:space="0" w:color="auto"/>
              <w:right w:val="single" w:sz="4" w:space="0" w:color="auto"/>
            </w:tcBorders>
          </w:tcPr>
          <w:p w:rsidR="009433B0" w:rsidRPr="006F4D85" w:rsidRDefault="009433B0" w:rsidP="00DE5786">
            <w:pPr>
              <w:pStyle w:val="TAC"/>
              <w:rPr>
                <w:ins w:id="278" w:author="Huawei" w:date="2020-10-23T16:24:00Z"/>
              </w:rPr>
            </w:pPr>
          </w:p>
        </w:tc>
        <w:tc>
          <w:tcPr>
            <w:tcW w:w="2268" w:type="dxa"/>
            <w:vMerge/>
            <w:tcBorders>
              <w:left w:val="single" w:sz="4" w:space="0" w:color="auto"/>
              <w:bottom w:val="single" w:sz="4" w:space="0" w:color="auto"/>
              <w:right w:val="single" w:sz="4" w:space="0" w:color="auto"/>
            </w:tcBorders>
          </w:tcPr>
          <w:p w:rsidR="009433B0" w:rsidRPr="006F4D85" w:rsidRDefault="009433B0" w:rsidP="00DE5786">
            <w:pPr>
              <w:pStyle w:val="TAC"/>
              <w:rPr>
                <w:ins w:id="279" w:author="Huawei" w:date="2020-10-23T16:24:00Z"/>
                <w:rFonts w:cs="v4.2.0"/>
                <w:lang w:eastAsia="zh-CN"/>
              </w:rPr>
            </w:pPr>
          </w:p>
        </w:tc>
      </w:tr>
      <w:tr w:rsidR="009433B0" w:rsidRPr="006F4D85" w:rsidTr="00DE5786">
        <w:trPr>
          <w:cantSplit/>
          <w:trHeight w:val="64"/>
          <w:ins w:id="280"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81" w:author="Huawei" w:date="2020-10-23T16:24:00Z"/>
              </w:rPr>
            </w:pPr>
            <w:ins w:id="282" w:author="Huawei" w:date="2020-10-23T16:24:00Z">
              <w:r w:rsidRPr="006F4D85">
                <w:t>PDSCH Reference measurement channel</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83"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84" w:author="Huawei" w:date="2020-10-23T16:24:00Z"/>
                <w:rFonts w:cs="Arial"/>
                <w:szCs w:val="16"/>
              </w:rPr>
            </w:pPr>
            <w:ins w:id="285" w:author="Huawei" w:date="2020-10-23T16:24:00Z">
              <w:r w:rsidRPr="006F4D85">
                <w:rPr>
                  <w:rFonts w:cs="Arial"/>
                  <w:szCs w:val="16"/>
                </w:rPr>
                <w:t>SR.3.1 TDD</w:t>
              </w:r>
            </w:ins>
          </w:p>
        </w:tc>
      </w:tr>
      <w:tr w:rsidR="009433B0" w:rsidRPr="006F4D85" w:rsidTr="00DE5786">
        <w:trPr>
          <w:cantSplit/>
          <w:ins w:id="286"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87" w:author="Huawei" w:date="2020-10-23T16:24:00Z"/>
              </w:rPr>
            </w:pPr>
            <w:ins w:id="288" w:author="Huawei" w:date="2020-10-23T16:24:00Z">
              <w:r w:rsidRPr="006F4D85">
                <w:t>RMSI CORESET parameters</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89"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90" w:author="Huawei" w:date="2020-10-23T16:24:00Z"/>
                <w:rFonts w:cs="Arial"/>
                <w:szCs w:val="16"/>
              </w:rPr>
            </w:pPr>
            <w:ins w:id="291" w:author="Huawei" w:date="2020-10-23T16:24:00Z">
              <w:r w:rsidRPr="006F4D85">
                <w:rPr>
                  <w:rFonts w:cs="Arial"/>
                  <w:szCs w:val="16"/>
                </w:rPr>
                <w:t>CR.3.1 TDD</w:t>
              </w:r>
            </w:ins>
          </w:p>
        </w:tc>
      </w:tr>
      <w:tr w:rsidR="009433B0" w:rsidRPr="006F4D85" w:rsidTr="00DE5786">
        <w:trPr>
          <w:cantSplit/>
          <w:ins w:id="292"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93" w:author="Huawei" w:date="2020-10-23T16:24:00Z"/>
              </w:rPr>
            </w:pPr>
            <w:ins w:id="294" w:author="Huawei" w:date="2020-10-23T16:24:00Z">
              <w:r w:rsidRPr="006F4D85">
                <w:t>Dedicated CORESET parameters</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295"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296" w:author="Huawei" w:date="2020-10-23T16:24:00Z"/>
                <w:rFonts w:cs="Arial"/>
                <w:szCs w:val="16"/>
              </w:rPr>
            </w:pPr>
            <w:ins w:id="297" w:author="Huawei" w:date="2020-10-23T16:24:00Z">
              <w:r w:rsidRPr="006F4D85">
                <w:rPr>
                  <w:rFonts w:cs="Arial"/>
                  <w:szCs w:val="16"/>
                </w:rPr>
                <w:t>CCR.3.1 TDD</w:t>
              </w:r>
            </w:ins>
          </w:p>
        </w:tc>
      </w:tr>
      <w:tr w:rsidR="009433B0" w:rsidRPr="006F4D85" w:rsidTr="00DE5786">
        <w:trPr>
          <w:cantSplit/>
          <w:ins w:id="298"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299" w:author="Huawei" w:date="2020-10-23T16:24:00Z"/>
              </w:rPr>
            </w:pPr>
            <w:ins w:id="300" w:author="Huawei" w:date="2020-10-23T16:24:00Z">
              <w:r w:rsidRPr="006F4D85">
                <w:rPr>
                  <w:bCs/>
                </w:rPr>
                <w:t>OCNG Patterns</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301"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302" w:author="Huawei" w:date="2020-10-23T16:24:00Z"/>
                <w:rFonts w:cs="Arial"/>
              </w:rPr>
            </w:pPr>
            <w:ins w:id="303" w:author="Huawei" w:date="2020-10-23T16:24:00Z">
              <w:r w:rsidRPr="006F4D85">
                <w:rPr>
                  <w:rFonts w:cs="Arial"/>
                  <w:szCs w:val="16"/>
                </w:rPr>
                <w:t>OP.1</w:t>
              </w:r>
            </w:ins>
          </w:p>
        </w:tc>
      </w:tr>
      <w:tr w:rsidR="009433B0" w:rsidRPr="006F4D85" w:rsidTr="00DE5786">
        <w:trPr>
          <w:cantSplit/>
          <w:ins w:id="304"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305" w:author="Huawei" w:date="2020-10-23T16:24:00Z"/>
                <w:bCs/>
              </w:rPr>
            </w:pPr>
            <w:ins w:id="306" w:author="Huawei" w:date="2020-10-23T16:24:00Z">
              <w:r w:rsidRPr="006F4D85">
                <w:rPr>
                  <w:bCs/>
                </w:rPr>
                <w:t>SSB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307" w:author="Huawei" w:date="2020-10-23T16:2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308" w:author="Huawei" w:date="2020-10-23T16:24:00Z"/>
                <w:rFonts w:cs="Arial"/>
                <w:szCs w:val="16"/>
              </w:rPr>
            </w:pPr>
            <w:ins w:id="309" w:author="Huawei" w:date="2020-10-23T16:24:00Z">
              <w:r w:rsidRPr="006F4D85">
                <w:rPr>
                  <w:rFonts w:cs="Arial"/>
                  <w:szCs w:val="16"/>
                </w:rPr>
                <w:t>SSB.1 FR2</w:t>
              </w:r>
            </w:ins>
          </w:p>
        </w:tc>
      </w:tr>
      <w:tr w:rsidR="009433B0" w:rsidRPr="006F4D85" w:rsidTr="00DE5786">
        <w:trPr>
          <w:cantSplit/>
          <w:ins w:id="310"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311" w:author="Huawei" w:date="2020-10-23T16:24:00Z"/>
                <w:bCs/>
              </w:rPr>
            </w:pPr>
            <w:ins w:id="312" w:author="Huawei" w:date="2020-10-23T16:24:00Z">
              <w:r w:rsidRPr="006F4D85">
                <w:rPr>
                  <w:bCs/>
                </w:rPr>
                <w:t>SMTC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313"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314" w:author="Huawei" w:date="2020-10-23T16:24:00Z"/>
                <w:rFonts w:cs="Arial"/>
              </w:rPr>
            </w:pPr>
            <w:ins w:id="315" w:author="Huawei" w:date="2020-10-23T16:24:00Z">
              <w:r w:rsidRPr="006F4D85">
                <w:rPr>
                  <w:rFonts w:cs="Arial"/>
                </w:rPr>
                <w:t>SMTC.1</w:t>
              </w:r>
            </w:ins>
          </w:p>
        </w:tc>
      </w:tr>
      <w:tr w:rsidR="009433B0" w:rsidRPr="006F4D85" w:rsidTr="00DE5786">
        <w:trPr>
          <w:cantSplit/>
          <w:ins w:id="316"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317" w:author="Huawei" w:date="2020-10-23T16:24:00Z"/>
                <w:bCs/>
              </w:rPr>
            </w:pPr>
            <w:ins w:id="318" w:author="Huawei" w:date="2020-10-23T16:24:00Z">
              <w:r w:rsidRPr="006F4D85">
                <w:rPr>
                  <w:bCs/>
                </w:rPr>
                <w:t>TCI State</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319"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320" w:author="Huawei" w:date="2020-10-23T16:24:00Z"/>
                <w:rFonts w:cs="Arial"/>
              </w:rPr>
            </w:pPr>
            <w:ins w:id="321" w:author="Huawei" w:date="2020-10-23T16:24:00Z">
              <w:r w:rsidRPr="006F4D85">
                <w:rPr>
                  <w:rFonts w:cs="Arial"/>
                </w:rPr>
                <w:t>TCI.State.0</w:t>
              </w:r>
            </w:ins>
          </w:p>
        </w:tc>
      </w:tr>
      <w:tr w:rsidR="009433B0" w:rsidRPr="006F4D85" w:rsidTr="00DE5786">
        <w:trPr>
          <w:cantSplit/>
          <w:ins w:id="322"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323" w:author="Huawei" w:date="2020-10-23T16:24:00Z"/>
                <w:bCs/>
              </w:rPr>
            </w:pPr>
            <w:ins w:id="324" w:author="Huawei" w:date="2020-10-23T16:24:00Z">
              <w:r w:rsidRPr="006F4D85">
                <w:rPr>
                  <w:bCs/>
                </w:rPr>
                <w:t>TRS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325"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326" w:author="Huawei" w:date="2020-10-23T16:24:00Z"/>
                <w:rFonts w:cs="Arial"/>
              </w:rPr>
            </w:pPr>
            <w:ins w:id="327" w:author="Huawei" w:date="2020-10-23T16:24:00Z">
              <w:r w:rsidRPr="006F4D85">
                <w:rPr>
                  <w:rFonts w:cs="Arial"/>
                </w:rPr>
                <w:t>TRS.2.1 TDD</w:t>
              </w:r>
            </w:ins>
          </w:p>
        </w:tc>
      </w:tr>
      <w:tr w:rsidR="009433B0" w:rsidRPr="006F4D85" w:rsidTr="00DE5786">
        <w:trPr>
          <w:cantSplit/>
          <w:ins w:id="328"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329" w:author="Huawei" w:date="2020-10-23T16:24:00Z"/>
              </w:rPr>
            </w:pPr>
            <w:ins w:id="330" w:author="Huawei" w:date="2020-10-23T16:24:00Z">
              <w:r w:rsidRPr="006F4D85">
                <w:rPr>
                  <w:bCs/>
                </w:rPr>
                <w:t>Antenna Configuration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331"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332" w:author="Huawei" w:date="2020-10-23T16:24:00Z"/>
                <w:rFonts w:cs="Arial"/>
              </w:rPr>
            </w:pPr>
            <w:ins w:id="333" w:author="Huawei" w:date="2020-10-23T16:24:00Z">
              <w:r w:rsidRPr="006F4D85">
                <w:rPr>
                  <w:rFonts w:cs="Arial"/>
                </w:rPr>
                <w:t>1x2</w:t>
              </w:r>
            </w:ins>
          </w:p>
        </w:tc>
      </w:tr>
      <w:tr w:rsidR="009433B0" w:rsidRPr="006F4D85" w:rsidTr="00DE5786">
        <w:trPr>
          <w:cantSplit/>
          <w:ins w:id="334"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335" w:author="Huawei" w:date="2020-10-23T16:24:00Z"/>
                <w:bCs/>
              </w:rPr>
            </w:pPr>
            <w:ins w:id="336" w:author="Huawei" w:date="2020-10-23T16:24:00Z">
              <w:r w:rsidRPr="006F4D85">
                <w:rPr>
                  <w:bCs/>
                </w:rPr>
                <w:t>Propagation Condition</w:t>
              </w:r>
            </w:ins>
          </w:p>
        </w:tc>
        <w:tc>
          <w:tcPr>
            <w:tcW w:w="83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337" w:author="Huawei" w:date="2020-10-23T16:24:00Z"/>
              </w:rPr>
            </w:pPr>
          </w:p>
        </w:tc>
        <w:tc>
          <w:tcPr>
            <w:tcW w:w="2268"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338" w:author="Huawei" w:date="2020-10-23T16:24:00Z"/>
                <w:rFonts w:cs="Arial"/>
              </w:rPr>
            </w:pPr>
            <w:ins w:id="339" w:author="Huawei" w:date="2020-10-23T16:24:00Z">
              <w:r w:rsidRPr="006F4D85">
                <w:rPr>
                  <w:rFonts w:cs="Arial"/>
                </w:rPr>
                <w:t>AWGN</w:t>
              </w:r>
            </w:ins>
          </w:p>
        </w:tc>
      </w:tr>
      <w:tr w:rsidR="009433B0" w:rsidRPr="006F4D85" w:rsidTr="00DE5786">
        <w:trPr>
          <w:cantSplit/>
          <w:ins w:id="340"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41" w:author="Huawei" w:date="2020-10-23T16:24:00Z"/>
                <w:rFonts w:cs="Arial"/>
                <w:szCs w:val="18"/>
              </w:rPr>
            </w:pPr>
            <w:ins w:id="342" w:author="Huawei" w:date="2020-10-23T16:24:00Z">
              <w:r w:rsidRPr="00490640">
                <w:rPr>
                  <w:rFonts w:cs="Arial"/>
                  <w:szCs w:val="18"/>
                  <w:lang w:eastAsia="ja-JP"/>
                </w:rPr>
                <w:t>EPRE ratio of PSS to SSS</w:t>
              </w:r>
            </w:ins>
          </w:p>
        </w:tc>
        <w:tc>
          <w:tcPr>
            <w:tcW w:w="837"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343" w:author="Huawei" w:date="2020-10-23T16:24:00Z"/>
              </w:rPr>
            </w:pPr>
            <w:ins w:id="344" w:author="Huawei" w:date="2020-10-23T16:24:00Z">
              <w:r w:rsidRPr="006F4D85">
                <w:t>dB</w:t>
              </w:r>
            </w:ins>
          </w:p>
        </w:tc>
        <w:tc>
          <w:tcPr>
            <w:tcW w:w="2268"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345" w:author="Huawei" w:date="2020-10-23T16:24:00Z"/>
                <w:lang w:eastAsia="zh-CN"/>
              </w:rPr>
            </w:pPr>
            <w:ins w:id="346" w:author="Huawei" w:date="2020-10-23T16:24:00Z">
              <w:r w:rsidRPr="006F4D85">
                <w:rPr>
                  <w:lang w:eastAsia="zh-CN"/>
                </w:rPr>
                <w:t>0</w:t>
              </w:r>
            </w:ins>
          </w:p>
        </w:tc>
      </w:tr>
      <w:tr w:rsidR="009433B0" w:rsidRPr="006F4D85" w:rsidTr="00DE5786">
        <w:trPr>
          <w:cantSplit/>
          <w:ins w:id="347"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48" w:author="Huawei" w:date="2020-10-23T16:24:00Z"/>
                <w:rFonts w:cs="Arial"/>
                <w:szCs w:val="18"/>
              </w:rPr>
            </w:pPr>
            <w:ins w:id="349" w:author="Huawei" w:date="2020-10-23T16:24:00Z">
              <w:r w:rsidRPr="00490640">
                <w:rPr>
                  <w:rFonts w:cs="Arial"/>
                  <w:szCs w:val="18"/>
                  <w:lang w:eastAsia="ja-JP"/>
                </w:rPr>
                <w:t>EPRE ratio of PBCH DMRS to SSS</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50"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51" w:author="Huawei" w:date="2020-10-23T16:24:00Z"/>
                <w:lang w:eastAsia="zh-CN"/>
              </w:rPr>
            </w:pPr>
          </w:p>
        </w:tc>
      </w:tr>
      <w:tr w:rsidR="009433B0" w:rsidRPr="006F4D85" w:rsidTr="00DE5786">
        <w:trPr>
          <w:cantSplit/>
          <w:ins w:id="352"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53" w:author="Huawei" w:date="2020-10-23T16:24:00Z"/>
                <w:rFonts w:cs="Arial"/>
                <w:szCs w:val="18"/>
              </w:rPr>
            </w:pPr>
            <w:ins w:id="354" w:author="Huawei" w:date="2020-10-23T16:24:00Z">
              <w:r w:rsidRPr="00490640">
                <w:rPr>
                  <w:rFonts w:cs="Arial"/>
                  <w:szCs w:val="18"/>
                  <w:lang w:eastAsia="ja-JP"/>
                </w:rPr>
                <w:t>EPRE ratio of PBCH to PBCH DMRS</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55"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56" w:author="Huawei" w:date="2020-10-23T16:24:00Z"/>
                <w:lang w:eastAsia="zh-CN"/>
              </w:rPr>
            </w:pPr>
          </w:p>
        </w:tc>
      </w:tr>
      <w:tr w:rsidR="009433B0" w:rsidRPr="006F4D85" w:rsidTr="00DE5786">
        <w:trPr>
          <w:cantSplit/>
          <w:ins w:id="357"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58" w:author="Huawei" w:date="2020-10-23T16:24:00Z"/>
                <w:rFonts w:cs="Arial"/>
                <w:szCs w:val="18"/>
              </w:rPr>
            </w:pPr>
            <w:ins w:id="359" w:author="Huawei" w:date="2020-10-23T16:24:00Z">
              <w:r w:rsidRPr="00490640">
                <w:rPr>
                  <w:rFonts w:cs="Arial"/>
                  <w:szCs w:val="18"/>
                  <w:lang w:eastAsia="ja-JP"/>
                </w:rPr>
                <w:t>EPRE ratio of PDCCH DMRS to SSS</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60"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61" w:author="Huawei" w:date="2020-10-23T16:24:00Z"/>
                <w:lang w:eastAsia="zh-CN"/>
              </w:rPr>
            </w:pPr>
          </w:p>
        </w:tc>
      </w:tr>
      <w:tr w:rsidR="009433B0" w:rsidRPr="006F4D85" w:rsidTr="00DE5786">
        <w:trPr>
          <w:cantSplit/>
          <w:ins w:id="362"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63" w:author="Huawei" w:date="2020-10-23T16:24:00Z"/>
                <w:rFonts w:cs="Arial"/>
                <w:szCs w:val="18"/>
              </w:rPr>
            </w:pPr>
            <w:ins w:id="364" w:author="Huawei" w:date="2020-10-23T16:24:00Z">
              <w:r w:rsidRPr="00490640">
                <w:rPr>
                  <w:rFonts w:cs="Arial"/>
                  <w:szCs w:val="18"/>
                  <w:lang w:eastAsia="ja-JP"/>
                </w:rPr>
                <w:t>EPRE ratio of PDCCH to PDCCH DMRS</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65"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66" w:author="Huawei" w:date="2020-10-23T16:24:00Z"/>
                <w:lang w:eastAsia="zh-CN"/>
              </w:rPr>
            </w:pPr>
          </w:p>
        </w:tc>
      </w:tr>
      <w:tr w:rsidR="009433B0" w:rsidRPr="006F4D85" w:rsidTr="00DE5786">
        <w:trPr>
          <w:cantSplit/>
          <w:ins w:id="367"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68" w:author="Huawei" w:date="2020-10-23T16:24:00Z"/>
                <w:rFonts w:cs="Arial"/>
                <w:szCs w:val="18"/>
              </w:rPr>
            </w:pPr>
            <w:ins w:id="369" w:author="Huawei" w:date="2020-10-23T16:24:00Z">
              <w:r w:rsidRPr="00490640">
                <w:rPr>
                  <w:rFonts w:cs="Arial"/>
                  <w:szCs w:val="18"/>
                  <w:lang w:eastAsia="ja-JP"/>
                </w:rPr>
                <w:t xml:space="preserve">EPRE ratio of PDSCH DMRS to SSS </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70"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71" w:author="Huawei" w:date="2020-10-23T16:24:00Z"/>
                <w:lang w:eastAsia="zh-CN"/>
              </w:rPr>
            </w:pPr>
          </w:p>
        </w:tc>
      </w:tr>
      <w:tr w:rsidR="009433B0" w:rsidRPr="006F4D85" w:rsidTr="00DE5786">
        <w:trPr>
          <w:cantSplit/>
          <w:ins w:id="372"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73" w:author="Huawei" w:date="2020-10-23T16:24:00Z"/>
                <w:rFonts w:cs="Arial"/>
                <w:szCs w:val="18"/>
              </w:rPr>
            </w:pPr>
            <w:ins w:id="374" w:author="Huawei" w:date="2020-10-23T16:24:00Z">
              <w:r w:rsidRPr="00490640">
                <w:rPr>
                  <w:rFonts w:cs="Arial"/>
                  <w:szCs w:val="18"/>
                  <w:lang w:eastAsia="ja-JP"/>
                </w:rPr>
                <w:t xml:space="preserve">EPRE ratio of PDSCH to PDSCH </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75"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76" w:author="Huawei" w:date="2020-10-23T16:24:00Z"/>
                <w:lang w:eastAsia="zh-CN"/>
              </w:rPr>
            </w:pPr>
          </w:p>
        </w:tc>
      </w:tr>
      <w:tr w:rsidR="009433B0" w:rsidRPr="006F4D85" w:rsidTr="00DE5786">
        <w:trPr>
          <w:cantSplit/>
          <w:ins w:id="377"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78" w:author="Huawei" w:date="2020-10-23T16:24:00Z"/>
                <w:rFonts w:cs="Arial"/>
                <w:szCs w:val="18"/>
              </w:rPr>
            </w:pPr>
            <w:ins w:id="379" w:author="Huawei" w:date="2020-10-23T16:24:00Z">
              <w:r w:rsidRPr="00490640">
                <w:rPr>
                  <w:rFonts w:cs="Arial"/>
                  <w:szCs w:val="18"/>
                  <w:lang w:eastAsia="ja-JP"/>
                </w:rPr>
                <w:t>EPRE ratio of OCNG DMRS to SSS(Note 1)</w:t>
              </w:r>
            </w:ins>
          </w:p>
        </w:tc>
        <w:tc>
          <w:tcPr>
            <w:tcW w:w="83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80" w:author="Huawei" w:date="2020-10-23T16:24:00Z"/>
              </w:rPr>
            </w:pPr>
          </w:p>
        </w:tc>
        <w:tc>
          <w:tcPr>
            <w:tcW w:w="2268"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381" w:author="Huawei" w:date="2020-10-23T16:24:00Z"/>
                <w:lang w:eastAsia="zh-CN"/>
              </w:rPr>
            </w:pPr>
          </w:p>
        </w:tc>
      </w:tr>
      <w:tr w:rsidR="009433B0" w:rsidRPr="006F4D85" w:rsidTr="00DE5786">
        <w:trPr>
          <w:cantSplit/>
          <w:ins w:id="382" w:author="Huawei" w:date="2020-10-23T16:24:00Z"/>
        </w:trPr>
        <w:tc>
          <w:tcPr>
            <w:tcW w:w="3978" w:type="dxa"/>
            <w:gridSpan w:val="2"/>
            <w:tcBorders>
              <w:top w:val="single" w:sz="4" w:space="0" w:color="auto"/>
              <w:left w:val="single" w:sz="4" w:space="0" w:color="auto"/>
              <w:bottom w:val="single" w:sz="4" w:space="0" w:color="auto"/>
              <w:right w:val="single" w:sz="4" w:space="0" w:color="auto"/>
            </w:tcBorders>
            <w:hideMark/>
          </w:tcPr>
          <w:p w:rsidR="009433B0" w:rsidRPr="00490640" w:rsidRDefault="009433B0" w:rsidP="00DE5786">
            <w:pPr>
              <w:pStyle w:val="TAL"/>
              <w:rPr>
                <w:ins w:id="383" w:author="Huawei" w:date="2020-10-23T16:24:00Z"/>
                <w:rFonts w:cs="Arial"/>
                <w:szCs w:val="18"/>
              </w:rPr>
            </w:pPr>
            <w:ins w:id="384" w:author="Huawei" w:date="2020-10-23T16:24:00Z">
              <w:r w:rsidRPr="00490640">
                <w:rPr>
                  <w:rFonts w:cs="Arial"/>
                  <w:szCs w:val="18"/>
                  <w:lang w:eastAsia="ja-JP"/>
                </w:rPr>
                <w:t>EPRE ratio of OCNG to OCNG DMRS (Note 1)</w:t>
              </w:r>
            </w:ins>
          </w:p>
        </w:tc>
        <w:tc>
          <w:tcPr>
            <w:tcW w:w="837" w:type="dxa"/>
            <w:tcBorders>
              <w:top w:val="nil"/>
              <w:left w:val="single" w:sz="4" w:space="0" w:color="auto"/>
              <w:bottom w:val="single" w:sz="4" w:space="0" w:color="auto"/>
              <w:right w:val="single" w:sz="4" w:space="0" w:color="auto"/>
            </w:tcBorders>
            <w:shd w:val="clear" w:color="auto" w:fill="auto"/>
            <w:vAlign w:val="center"/>
            <w:hideMark/>
          </w:tcPr>
          <w:p w:rsidR="009433B0" w:rsidRPr="006F4D85" w:rsidRDefault="009433B0" w:rsidP="00DE5786">
            <w:pPr>
              <w:pStyle w:val="TAC"/>
              <w:rPr>
                <w:ins w:id="385" w:author="Huawei" w:date="2020-10-23T16:24:00Z"/>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9433B0" w:rsidRPr="006F4D85" w:rsidRDefault="009433B0" w:rsidP="00DE5786">
            <w:pPr>
              <w:pStyle w:val="TAC"/>
              <w:rPr>
                <w:ins w:id="386" w:author="Huawei" w:date="2020-10-23T16:24:00Z"/>
                <w:lang w:eastAsia="zh-CN"/>
              </w:rPr>
            </w:pPr>
          </w:p>
        </w:tc>
      </w:tr>
      <w:tr w:rsidR="009433B0" w:rsidRPr="006F4D85" w:rsidTr="00DE5786">
        <w:trPr>
          <w:cantSplit/>
          <w:ins w:id="387" w:author="Huawei" w:date="2020-10-23T16:24:00Z"/>
        </w:trPr>
        <w:tc>
          <w:tcPr>
            <w:tcW w:w="7083" w:type="dxa"/>
            <w:gridSpan w:val="4"/>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N"/>
              <w:rPr>
                <w:ins w:id="388" w:author="Huawei" w:date="2020-10-23T16:24:00Z"/>
                <w:szCs w:val="18"/>
              </w:rPr>
            </w:pPr>
            <w:ins w:id="389" w:author="Huawei" w:date="2020-10-23T16:24:00Z">
              <w:r w:rsidRPr="006F4D85">
                <w:rPr>
                  <w:szCs w:val="18"/>
                </w:rPr>
                <w:t>Note 1:</w:t>
              </w:r>
              <w:r w:rsidRPr="006F4D85">
                <w:tab/>
                <w:t>OCNG shall be used such that both cells are fully allocated and a constant total transmitted power spectral density is achieved for all OFDM symbols.</w:t>
              </w:r>
            </w:ins>
          </w:p>
          <w:p w:rsidR="009433B0" w:rsidRPr="006F4D85" w:rsidRDefault="009433B0" w:rsidP="00DE5786">
            <w:pPr>
              <w:pStyle w:val="TAN"/>
              <w:rPr>
                <w:ins w:id="390" w:author="Huawei" w:date="2020-10-23T16:24:00Z"/>
                <w:szCs w:val="18"/>
              </w:rPr>
            </w:pPr>
            <w:ins w:id="391" w:author="Huawei" w:date="2020-10-23T16:24: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rsidR="009433B0" w:rsidRPr="006F4D85" w:rsidRDefault="009433B0" w:rsidP="00DE5786">
            <w:pPr>
              <w:pStyle w:val="TAN"/>
              <w:rPr>
                <w:ins w:id="392" w:author="Huawei" w:date="2020-10-23T16:24:00Z"/>
              </w:rPr>
            </w:pPr>
            <w:ins w:id="393" w:author="Huawei" w:date="2020-10-23T16:24:00Z">
              <w:r w:rsidRPr="006F4D85">
                <w:rPr>
                  <w:szCs w:val="18"/>
                </w:rPr>
                <w:t>Note 3:</w:t>
              </w:r>
              <w:r w:rsidRPr="006F4D85">
                <w:tab/>
                <w:t>SS-RSRP and Io levels have been derived from other parameters for information purposes. They are not settable parameters themselves.</w:t>
              </w:r>
            </w:ins>
          </w:p>
          <w:p w:rsidR="009433B0" w:rsidRPr="006F4D85" w:rsidRDefault="009433B0" w:rsidP="00DE5786">
            <w:pPr>
              <w:pStyle w:val="TAN"/>
              <w:rPr>
                <w:ins w:id="394" w:author="Huawei" w:date="2020-10-23T16:24:00Z"/>
                <w:szCs w:val="18"/>
              </w:rPr>
            </w:pPr>
            <w:ins w:id="395" w:author="Huawei" w:date="2020-10-23T16:24: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rsidR="009433B0" w:rsidRPr="006F4D85" w:rsidRDefault="009433B0" w:rsidP="009433B0">
      <w:pPr>
        <w:ind w:left="851" w:hanging="284"/>
        <w:rPr>
          <w:ins w:id="396" w:author="Huawei" w:date="2020-10-23T16:24:00Z"/>
          <w:snapToGrid w:val="0"/>
          <w:lang w:eastAsia="zh-CN"/>
        </w:rPr>
      </w:pPr>
    </w:p>
    <w:p w:rsidR="009433B0" w:rsidRPr="006F4D85" w:rsidRDefault="009433B0" w:rsidP="009433B0">
      <w:pPr>
        <w:pStyle w:val="TH"/>
        <w:rPr>
          <w:ins w:id="397" w:author="Huawei" w:date="2020-10-23T16:24:00Z"/>
        </w:rPr>
      </w:pPr>
      <w:ins w:id="398" w:author="Huawei" w:date="2020-10-23T16:24:00Z">
        <w:r w:rsidRPr="006F4D85">
          <w:lastRenderedPageBreak/>
          <w:t xml:space="preserve">Table </w:t>
        </w:r>
        <w:r>
          <w:rPr>
            <w:rFonts w:cs="v4.2.0"/>
          </w:rPr>
          <w:t>A.5.5.X.1</w:t>
        </w:r>
        <w:r w:rsidRPr="006F4D85">
          <w:rPr>
            <w:rFonts w:cs="v4.2.0"/>
          </w:rPr>
          <w:t>.1-4</w:t>
        </w:r>
        <w:r w:rsidRPr="006F4D85">
          <w:t xml:space="preserve">: OTA related test parameters for </w:t>
        </w:r>
      </w:ins>
      <w:ins w:id="399" w:author="Huawei" w:date="2020-11-09T17:23:00Z">
        <w:r w:rsidR="00C95EE1" w:rsidRPr="001520FD">
          <w:t>UE specific CBW change</w:t>
        </w:r>
      </w:ins>
      <w:ins w:id="400" w:author="Huawei" w:date="2020-10-23T16:24:00Z">
        <w:r w:rsidRPr="006F4D85">
          <w:rPr>
            <w:lang w:eastAsia="zh-CN"/>
          </w:rPr>
          <w:t xml:space="preserve"> test</w:t>
        </w:r>
        <w:r w:rsidRPr="006F4D85">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9433B0" w:rsidRPr="006F4D85" w:rsidTr="00DE5786">
        <w:trPr>
          <w:jc w:val="center"/>
          <w:ins w:id="401" w:author="Huawei" w:date="2020-10-23T16:24:00Z"/>
        </w:trPr>
        <w:tc>
          <w:tcPr>
            <w:tcW w:w="362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spacing w:line="256" w:lineRule="auto"/>
              <w:rPr>
                <w:ins w:id="402" w:author="Huawei" w:date="2020-10-23T16:24:00Z"/>
                <w:rFonts w:cs="Arial"/>
                <w:szCs w:val="18"/>
              </w:rPr>
            </w:pPr>
            <w:ins w:id="403" w:author="Huawei" w:date="2020-10-23T16:24: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H"/>
              <w:spacing w:line="256" w:lineRule="auto"/>
              <w:rPr>
                <w:ins w:id="404" w:author="Huawei" w:date="2020-10-23T16:24:00Z"/>
                <w:rFonts w:cs="Arial"/>
                <w:szCs w:val="18"/>
              </w:rPr>
            </w:pPr>
            <w:ins w:id="405" w:author="Huawei" w:date="2020-10-23T16:24: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rsidR="009433B0" w:rsidRPr="006F4D85" w:rsidRDefault="009433B0" w:rsidP="00DE5786">
            <w:pPr>
              <w:pStyle w:val="TAH"/>
              <w:spacing w:line="256" w:lineRule="auto"/>
              <w:rPr>
                <w:ins w:id="406" w:author="Huawei" w:date="2020-10-23T16:24:00Z"/>
                <w:rFonts w:cs="Arial"/>
                <w:lang w:val="en-US" w:eastAsia="zh-CN"/>
              </w:rPr>
            </w:pPr>
            <w:ins w:id="407" w:author="Huawei" w:date="2020-10-23T16:24:00Z">
              <w:r w:rsidRPr="006F4D85">
                <w:rPr>
                  <w:rFonts w:cs="Arial"/>
                  <w:lang w:val="en-US"/>
                </w:rPr>
                <w:t xml:space="preserve">Cell </w:t>
              </w:r>
              <w:r w:rsidRPr="006F4D85">
                <w:rPr>
                  <w:rFonts w:cs="Arial"/>
                  <w:lang w:val="en-US" w:eastAsia="zh-CN"/>
                </w:rPr>
                <w:t>2</w:t>
              </w:r>
            </w:ins>
          </w:p>
        </w:tc>
      </w:tr>
      <w:tr w:rsidR="009433B0" w:rsidRPr="006F4D85" w:rsidTr="00DE5786">
        <w:trPr>
          <w:jc w:val="center"/>
          <w:ins w:id="408" w:author="Huawei" w:date="2020-10-23T16:24:00Z"/>
        </w:trPr>
        <w:tc>
          <w:tcPr>
            <w:tcW w:w="362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09" w:author="Huawei" w:date="2020-10-23T16:24:00Z"/>
                <w:lang w:val="da-DK"/>
              </w:rPr>
            </w:pPr>
            <w:ins w:id="410" w:author="Huawei" w:date="2020-10-23T16:24:00Z">
              <w:r w:rsidRPr="006F4D85">
                <w:rPr>
                  <w:lang w:val="da-DK"/>
                </w:rPr>
                <w:t>Angle of arrival configuration</w:t>
              </w:r>
            </w:ins>
          </w:p>
        </w:tc>
        <w:tc>
          <w:tcPr>
            <w:tcW w:w="1554"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411" w:author="Huawei" w:date="2020-10-23T16:24:00Z"/>
                <w:lang w:val="da-DK"/>
              </w:rPr>
            </w:pPr>
          </w:p>
        </w:tc>
        <w:tc>
          <w:tcPr>
            <w:tcW w:w="206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412" w:author="Huawei" w:date="2020-10-23T16:24:00Z"/>
                <w:lang w:val="en-US"/>
              </w:rPr>
            </w:pPr>
            <w:ins w:id="413" w:author="Huawei" w:date="2020-10-23T16:24:00Z">
              <w:r w:rsidRPr="006F4D85">
                <w:rPr>
                  <w:lang w:val="en-US"/>
                </w:rPr>
                <w:t xml:space="preserve">Setup </w:t>
              </w:r>
              <w:r>
                <w:rPr>
                  <w:lang w:val="en-US"/>
                </w:rPr>
                <w:t>1</w:t>
              </w:r>
              <w:r w:rsidRPr="006F4D85">
                <w:rPr>
                  <w:lang w:val="en-US"/>
                </w:rPr>
                <w:t xml:space="preserve"> according to table A.3.15</w:t>
              </w:r>
            </w:ins>
          </w:p>
        </w:tc>
      </w:tr>
      <w:tr w:rsidR="009433B0" w:rsidRPr="006F4D85" w:rsidTr="00DE5786">
        <w:trPr>
          <w:jc w:val="center"/>
          <w:ins w:id="414" w:author="Huawei" w:date="2020-10-23T16:24:00Z"/>
        </w:trPr>
        <w:tc>
          <w:tcPr>
            <w:tcW w:w="3628" w:type="dxa"/>
            <w:gridSpan w:val="2"/>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L"/>
              <w:rPr>
                <w:ins w:id="415" w:author="Huawei" w:date="2020-10-23T16:24:00Z"/>
                <w:lang w:val="da-DK"/>
              </w:rPr>
            </w:pPr>
            <w:ins w:id="416" w:author="Huawei" w:date="2020-10-23T16:24: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417" w:author="Huawei" w:date="2020-10-23T16:24:00Z"/>
                <w:lang w:val="da-DK"/>
              </w:rPr>
            </w:pPr>
          </w:p>
        </w:tc>
        <w:tc>
          <w:tcPr>
            <w:tcW w:w="2067" w:type="dxa"/>
            <w:tcBorders>
              <w:top w:val="single" w:sz="4" w:space="0" w:color="auto"/>
              <w:left w:val="single" w:sz="4" w:space="0" w:color="auto"/>
              <w:bottom w:val="single" w:sz="4" w:space="0" w:color="auto"/>
              <w:right w:val="single" w:sz="4" w:space="0" w:color="auto"/>
            </w:tcBorders>
          </w:tcPr>
          <w:p w:rsidR="009433B0" w:rsidRPr="006F4D85" w:rsidRDefault="009433B0" w:rsidP="00DE5786">
            <w:pPr>
              <w:pStyle w:val="TAC"/>
              <w:rPr>
                <w:ins w:id="418" w:author="Huawei" w:date="2020-10-23T16:24:00Z"/>
                <w:lang w:val="en-US"/>
              </w:rPr>
            </w:pPr>
            <w:ins w:id="419" w:author="Huawei" w:date="2020-10-23T16:24:00Z">
              <w:r>
                <w:rPr>
                  <w:lang w:val="en-US"/>
                </w:rPr>
                <w:t>Fine</w:t>
              </w:r>
            </w:ins>
          </w:p>
        </w:tc>
      </w:tr>
      <w:tr w:rsidR="009433B0" w:rsidRPr="006F4D85" w:rsidTr="00DE5786">
        <w:trPr>
          <w:trHeight w:val="75"/>
          <w:jc w:val="center"/>
          <w:ins w:id="420" w:author="Huawei" w:date="2020-10-23T16:24:00Z"/>
        </w:trPr>
        <w:tc>
          <w:tcPr>
            <w:tcW w:w="1814" w:type="dxa"/>
            <w:tcBorders>
              <w:top w:val="single" w:sz="4" w:space="0" w:color="auto"/>
              <w:left w:val="single" w:sz="4" w:space="0" w:color="auto"/>
              <w:bottom w:val="nil"/>
              <w:right w:val="single" w:sz="4" w:space="0" w:color="auto"/>
            </w:tcBorders>
            <w:shd w:val="clear" w:color="auto" w:fill="auto"/>
          </w:tcPr>
          <w:p w:rsidR="009433B0" w:rsidRPr="00577AC8" w:rsidRDefault="009433B0" w:rsidP="00DE5786">
            <w:pPr>
              <w:pStyle w:val="TAL"/>
              <w:rPr>
                <w:ins w:id="421" w:author="Huawei" w:date="2020-10-23T16:24:00Z"/>
                <w:vertAlign w:val="superscript"/>
                <w:lang w:val="en-US"/>
              </w:rPr>
            </w:pPr>
            <w:ins w:id="422" w:author="Huawei" w:date="2020-10-23T16:24:00Z">
              <w:r w:rsidRPr="006F4D85">
                <w:rPr>
                  <w:rFonts w:eastAsia="Calibri"/>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4.2pt" o:ole="" fillcolor="window">
                    <v:imagedata r:id="rId12" o:title=""/>
                  </v:shape>
                  <o:OLEObject Type="Embed" ProgID="Equation.3" ShapeID="_x0000_i1025" DrawAspect="Content" ObjectID="_1666672072" r:id="rId13"/>
                </w:object>
              </w:r>
            </w:ins>
            <w:ins w:id="423" w:author="Huawei" w:date="2020-10-23T16:24:00Z">
              <w:r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24" w:author="Huawei" w:date="2020-10-23T16:24:00Z"/>
                <w:lang w:val="en-US"/>
              </w:rPr>
            </w:pPr>
            <w:ins w:id="425" w:author="Huawei" w:date="2020-10-23T16:24: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426" w:author="Huawei" w:date="2020-10-23T16:24:00Z"/>
                <w:lang w:val="en-US"/>
              </w:rPr>
            </w:pPr>
            <w:proofErr w:type="spellStart"/>
            <w:ins w:id="427" w:author="Huawei" w:date="2020-10-23T16:24:00Z">
              <w:r w:rsidRPr="006F4D85">
                <w:rPr>
                  <w:lang w:val="en-US"/>
                </w:rPr>
                <w:t>dBm</w:t>
              </w:r>
              <w:proofErr w:type="spellEnd"/>
              <w:r w:rsidRPr="006F4D85">
                <w:rPr>
                  <w:lang w:val="en-US"/>
                </w:rPr>
                <w:t>/15kHz</w:t>
              </w:r>
            </w:ins>
          </w:p>
        </w:tc>
        <w:tc>
          <w:tcPr>
            <w:tcW w:w="2067"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428" w:author="Huawei" w:date="2020-10-23T16:24:00Z"/>
                <w:lang w:val="en-US"/>
              </w:rPr>
            </w:pPr>
            <w:ins w:id="429" w:author="Huawei" w:date="2020-10-23T16:24:00Z">
              <w:r w:rsidRPr="006F4D85">
                <w:rPr>
                  <w:lang w:val="en-US"/>
                </w:rPr>
                <w:t>-112</w:t>
              </w:r>
            </w:ins>
          </w:p>
        </w:tc>
      </w:tr>
      <w:tr w:rsidR="009433B0" w:rsidRPr="006F4D85" w:rsidTr="00DE5786">
        <w:trPr>
          <w:trHeight w:val="75"/>
          <w:jc w:val="center"/>
          <w:ins w:id="430"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31" w:author="Huawei" w:date="2020-10-23T16:24:00Z"/>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32" w:author="Huawei" w:date="2020-10-23T16:24:00Z"/>
                <w:lang w:val="en-US"/>
              </w:rPr>
            </w:pPr>
            <w:ins w:id="433" w:author="Huawei" w:date="2020-10-23T16:24: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34" w:author="Huawei" w:date="2020-10-23T16:24:00Z"/>
                <w:lang w:val="en-US"/>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35" w:author="Huawei" w:date="2020-10-23T16:24:00Z"/>
                <w:lang w:val="en-US"/>
              </w:rPr>
            </w:pPr>
          </w:p>
        </w:tc>
      </w:tr>
      <w:tr w:rsidR="009433B0" w:rsidRPr="006F4D85" w:rsidTr="00DE5786">
        <w:trPr>
          <w:trHeight w:val="75"/>
          <w:jc w:val="center"/>
          <w:ins w:id="436"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37" w:author="Huawei" w:date="2020-10-23T16:24:00Z"/>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38" w:author="Huawei" w:date="2020-10-23T16:24:00Z"/>
                <w:lang w:val="en-US"/>
              </w:rPr>
            </w:pPr>
            <w:ins w:id="439" w:author="Huawei" w:date="2020-10-23T16:24: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40" w:author="Huawei" w:date="2020-10-23T16:24:00Z"/>
                <w:lang w:val="en-US"/>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41" w:author="Huawei" w:date="2020-10-23T16:24:00Z"/>
                <w:lang w:val="en-US"/>
              </w:rPr>
            </w:pPr>
          </w:p>
        </w:tc>
      </w:tr>
      <w:tr w:rsidR="009433B0" w:rsidRPr="006F4D85" w:rsidTr="00DE5786">
        <w:trPr>
          <w:trHeight w:val="75"/>
          <w:jc w:val="center"/>
          <w:ins w:id="442"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43" w:author="Huawei" w:date="2020-10-23T16:24:00Z"/>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44" w:author="Huawei" w:date="2020-10-23T16:24:00Z"/>
                <w:lang w:val="en-US"/>
              </w:rPr>
            </w:pPr>
            <w:ins w:id="445" w:author="Huawei" w:date="2020-10-23T16:24: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46" w:author="Huawei" w:date="2020-10-23T16:24:00Z"/>
                <w:lang w:val="en-US"/>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47" w:author="Huawei" w:date="2020-10-23T16:24:00Z"/>
                <w:lang w:val="en-US"/>
              </w:rPr>
            </w:pPr>
          </w:p>
        </w:tc>
      </w:tr>
      <w:tr w:rsidR="009433B0" w:rsidRPr="006F4D85" w:rsidTr="00DE5786">
        <w:trPr>
          <w:trHeight w:val="75"/>
          <w:jc w:val="center"/>
          <w:ins w:id="448"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49" w:author="Huawei" w:date="2020-10-23T16:24:00Z"/>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50" w:author="Huawei" w:date="2020-10-23T16:24:00Z"/>
                <w:lang w:val="en-US"/>
              </w:rPr>
            </w:pPr>
            <w:ins w:id="451" w:author="Huawei" w:date="2020-10-23T16:24: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52" w:author="Huawei" w:date="2020-10-23T16:24:00Z"/>
                <w:lang w:val="en-US"/>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53" w:author="Huawei" w:date="2020-10-23T16:24:00Z"/>
                <w:lang w:val="en-US"/>
              </w:rPr>
            </w:pPr>
          </w:p>
        </w:tc>
      </w:tr>
      <w:tr w:rsidR="009433B0" w:rsidRPr="006F4D85" w:rsidTr="00DE5786">
        <w:trPr>
          <w:trHeight w:val="113"/>
          <w:jc w:val="center"/>
          <w:ins w:id="454" w:author="Huawei" w:date="2020-10-23T16:24:00Z"/>
        </w:trPr>
        <w:tc>
          <w:tcPr>
            <w:tcW w:w="181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L"/>
              <w:rPr>
                <w:ins w:id="455" w:author="Huawei" w:date="2020-10-23T16:24:00Z"/>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56" w:author="Huawei" w:date="2020-10-23T16:24:00Z"/>
                <w:lang w:val="en-US"/>
              </w:rPr>
            </w:pPr>
            <w:ins w:id="457" w:author="Huawei" w:date="2020-10-23T16:24: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458" w:author="Huawei" w:date="2020-10-23T16:24: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459" w:author="Huawei" w:date="2020-10-23T16:24:00Z"/>
                <w:lang w:val="en-US"/>
              </w:rPr>
            </w:pPr>
          </w:p>
        </w:tc>
      </w:tr>
      <w:tr w:rsidR="009433B0" w:rsidRPr="006F4D85" w:rsidTr="00DE5786">
        <w:trPr>
          <w:trHeight w:val="113"/>
          <w:jc w:val="center"/>
          <w:ins w:id="460" w:author="Huawei" w:date="2020-10-23T16:24:00Z"/>
        </w:trPr>
        <w:tc>
          <w:tcPr>
            <w:tcW w:w="1814" w:type="dxa"/>
            <w:tcBorders>
              <w:top w:val="single" w:sz="4" w:space="0" w:color="auto"/>
              <w:left w:val="single" w:sz="4" w:space="0" w:color="auto"/>
              <w:bottom w:val="nil"/>
              <w:right w:val="single" w:sz="4" w:space="0" w:color="auto"/>
            </w:tcBorders>
            <w:shd w:val="clear" w:color="auto" w:fill="auto"/>
          </w:tcPr>
          <w:p w:rsidR="009433B0" w:rsidRPr="00577AC8" w:rsidRDefault="009433B0" w:rsidP="00DE5786">
            <w:pPr>
              <w:pStyle w:val="TAL"/>
              <w:rPr>
                <w:ins w:id="461" w:author="Huawei" w:date="2020-10-23T16:24:00Z"/>
                <w:vertAlign w:val="superscript"/>
                <w:lang w:val="en-US"/>
              </w:rPr>
            </w:pPr>
            <w:ins w:id="462" w:author="Huawei" w:date="2020-10-23T16:24:00Z">
              <w:r w:rsidRPr="006F4D85">
                <w:rPr>
                  <w:rFonts w:eastAsia="Calibri"/>
                  <w:position w:val="-12"/>
                  <w:szCs w:val="22"/>
                  <w:lang w:val="en-US"/>
                </w:rPr>
                <w:object w:dxaOrig="435" w:dyaOrig="285">
                  <v:shape id="_x0000_i1026" type="#_x0000_t75" style="width:22.3pt;height:14.2pt" o:ole="" fillcolor="window">
                    <v:imagedata r:id="rId12" o:title=""/>
                  </v:shape>
                  <o:OLEObject Type="Embed" ProgID="Equation.3" ShapeID="_x0000_i1026" DrawAspect="Content" ObjectID="_1666672073" r:id="rId14"/>
                </w:object>
              </w:r>
            </w:ins>
            <w:ins w:id="463" w:author="Huawei" w:date="2020-10-23T16:24:00Z">
              <w:r w:rsidRPr="006F4D85">
                <w:rPr>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64" w:author="Huawei" w:date="2020-10-23T16:24:00Z"/>
                <w:lang w:val="en-US"/>
              </w:rPr>
            </w:pPr>
            <w:ins w:id="465" w:author="Huawei" w:date="2020-10-23T16:24: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466" w:author="Huawei" w:date="2020-10-23T16:24:00Z"/>
                <w:lang w:eastAsia="zh-CN"/>
              </w:rPr>
            </w:pPr>
            <w:proofErr w:type="spellStart"/>
            <w:ins w:id="467" w:author="Huawei" w:date="2020-10-23T16:24:00Z">
              <w:r w:rsidRPr="006F4D85">
                <w:t>dBm</w:t>
              </w:r>
              <w:proofErr w:type="spellEnd"/>
              <w:r w:rsidRPr="006F4D85">
                <w:t>/</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468" w:author="Huawei" w:date="2020-10-23T16:24:00Z"/>
                <w:rFonts w:eastAsia="Calibri"/>
              </w:rPr>
            </w:pPr>
            <w:ins w:id="469" w:author="Huawei" w:date="2020-10-23T16:24:00Z">
              <w:r w:rsidRPr="006F4D85">
                <w:t>-103</w:t>
              </w:r>
            </w:ins>
          </w:p>
        </w:tc>
      </w:tr>
      <w:tr w:rsidR="009433B0" w:rsidRPr="006F4D85" w:rsidTr="00DE5786">
        <w:trPr>
          <w:trHeight w:val="113"/>
          <w:jc w:val="center"/>
          <w:ins w:id="470"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71" w:author="Huawei" w:date="2020-10-23T16:24: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72" w:author="Huawei" w:date="2020-10-23T16:24:00Z"/>
                <w:lang w:val="en-US"/>
              </w:rPr>
            </w:pPr>
            <w:ins w:id="473" w:author="Huawei" w:date="2020-10-23T16:24: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74" w:author="Huawei" w:date="2020-10-23T16:24:00Z"/>
                <w:lang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75" w:author="Huawei" w:date="2020-10-23T16:24:00Z"/>
                <w:rFonts w:eastAsia="Calibri"/>
              </w:rPr>
            </w:pPr>
          </w:p>
        </w:tc>
      </w:tr>
      <w:tr w:rsidR="009433B0" w:rsidRPr="006F4D85" w:rsidTr="00DE5786">
        <w:trPr>
          <w:trHeight w:val="113"/>
          <w:jc w:val="center"/>
          <w:ins w:id="476"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77" w:author="Huawei" w:date="2020-10-23T16:24: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78" w:author="Huawei" w:date="2020-10-23T16:24:00Z"/>
                <w:lang w:val="en-US"/>
              </w:rPr>
            </w:pPr>
            <w:ins w:id="479" w:author="Huawei" w:date="2020-10-23T16:24: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80" w:author="Huawei" w:date="2020-10-23T16:24:00Z"/>
                <w:lang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81" w:author="Huawei" w:date="2020-10-23T16:24:00Z"/>
                <w:rFonts w:eastAsia="Calibri"/>
              </w:rPr>
            </w:pPr>
          </w:p>
        </w:tc>
      </w:tr>
      <w:tr w:rsidR="009433B0" w:rsidRPr="006F4D85" w:rsidTr="00DE5786">
        <w:trPr>
          <w:trHeight w:val="113"/>
          <w:jc w:val="center"/>
          <w:ins w:id="482"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83" w:author="Huawei" w:date="2020-10-23T16:24: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84" w:author="Huawei" w:date="2020-10-23T16:24:00Z"/>
                <w:lang w:val="en-US"/>
              </w:rPr>
            </w:pPr>
            <w:ins w:id="485" w:author="Huawei" w:date="2020-10-23T16:24: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86" w:author="Huawei" w:date="2020-10-23T16:24:00Z"/>
                <w:lang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87" w:author="Huawei" w:date="2020-10-23T16:24:00Z"/>
                <w:rFonts w:eastAsia="Calibri"/>
              </w:rPr>
            </w:pPr>
          </w:p>
        </w:tc>
      </w:tr>
      <w:tr w:rsidR="009433B0" w:rsidRPr="006F4D85" w:rsidTr="00DE5786">
        <w:trPr>
          <w:trHeight w:val="113"/>
          <w:jc w:val="center"/>
          <w:ins w:id="488"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489" w:author="Huawei" w:date="2020-10-23T16:24: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90" w:author="Huawei" w:date="2020-10-23T16:24:00Z"/>
                <w:lang w:val="en-US"/>
              </w:rPr>
            </w:pPr>
            <w:ins w:id="491" w:author="Huawei" w:date="2020-10-23T16:24: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92" w:author="Huawei" w:date="2020-10-23T16:24:00Z"/>
                <w:lang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493" w:author="Huawei" w:date="2020-10-23T16:24:00Z"/>
                <w:rFonts w:eastAsia="Calibri"/>
              </w:rPr>
            </w:pPr>
          </w:p>
        </w:tc>
      </w:tr>
      <w:tr w:rsidR="009433B0" w:rsidRPr="006F4D85" w:rsidTr="00DE5786">
        <w:trPr>
          <w:trHeight w:val="113"/>
          <w:jc w:val="center"/>
          <w:ins w:id="494" w:author="Huawei" w:date="2020-10-23T16:24:00Z"/>
        </w:trPr>
        <w:tc>
          <w:tcPr>
            <w:tcW w:w="181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L"/>
              <w:rPr>
                <w:ins w:id="495" w:author="Huawei" w:date="2020-10-23T16:24:00Z"/>
                <w:rFonts w:eastAsia="Calibri"/>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496" w:author="Huawei" w:date="2020-10-23T16:24:00Z"/>
                <w:lang w:val="en-US"/>
              </w:rPr>
            </w:pPr>
            <w:ins w:id="497" w:author="Huawei" w:date="2020-10-23T16:24: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498" w:author="Huawei" w:date="2020-10-23T16:24: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499" w:author="Huawei" w:date="2020-10-23T16:24:00Z"/>
                <w:rFonts w:eastAsia="Calibri"/>
              </w:rPr>
            </w:pPr>
          </w:p>
        </w:tc>
      </w:tr>
      <w:tr w:rsidR="009433B0" w:rsidRPr="006F4D85" w:rsidTr="00DE5786">
        <w:trPr>
          <w:trHeight w:val="150"/>
          <w:jc w:val="center"/>
          <w:ins w:id="500" w:author="Huawei" w:date="2020-10-23T16:24:00Z"/>
        </w:trPr>
        <w:tc>
          <w:tcPr>
            <w:tcW w:w="181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L"/>
              <w:rPr>
                <w:ins w:id="501" w:author="Huawei" w:date="2020-10-23T16:24:00Z"/>
                <w:vertAlign w:val="superscript"/>
                <w:lang w:val="en-US"/>
              </w:rPr>
            </w:pPr>
            <w:ins w:id="502" w:author="Huawei" w:date="2020-10-23T16:24:00Z">
              <w:r w:rsidRPr="006F4D85">
                <w:rPr>
                  <w:lang w:val="en-US"/>
                </w:rPr>
                <w:t>SS-RSRP</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03" w:author="Huawei" w:date="2020-10-23T16:24:00Z"/>
                <w:lang w:val="en-US"/>
              </w:rPr>
            </w:pPr>
            <w:ins w:id="504" w:author="Huawei" w:date="2020-10-23T16:24: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505" w:author="Huawei" w:date="2020-10-23T16:24:00Z"/>
                <w:lang w:val="en-US" w:eastAsia="zh-CN"/>
              </w:rPr>
            </w:pPr>
            <w:proofErr w:type="spellStart"/>
            <w:ins w:id="506" w:author="Huawei" w:date="2020-10-23T16:24:00Z">
              <w:r w:rsidRPr="006F4D85">
                <w:rPr>
                  <w:lang w:val="en-US"/>
                </w:rPr>
                <w:t>dBm</w:t>
              </w:r>
              <w:proofErr w:type="spellEnd"/>
              <w:r w:rsidRPr="006F4D85">
                <w:rPr>
                  <w:lang w:val="en-US"/>
                </w:rPr>
                <w:t>/SCS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507" w:author="Huawei" w:date="2020-10-23T16:24:00Z"/>
                <w:lang w:val="en-US" w:eastAsia="zh-CN"/>
              </w:rPr>
            </w:pPr>
            <w:ins w:id="508" w:author="Huawei" w:date="2020-10-23T16:24:00Z">
              <w:r w:rsidRPr="006F4D85">
                <w:rPr>
                  <w:lang w:val="en-US"/>
                </w:rPr>
                <w:t>-85</w:t>
              </w:r>
            </w:ins>
          </w:p>
        </w:tc>
      </w:tr>
      <w:tr w:rsidR="009433B0" w:rsidRPr="006F4D85" w:rsidTr="00DE5786">
        <w:trPr>
          <w:trHeight w:val="150"/>
          <w:jc w:val="center"/>
          <w:ins w:id="509"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10"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11" w:author="Huawei" w:date="2020-10-23T16:24:00Z"/>
                <w:lang w:val="en-US"/>
              </w:rPr>
            </w:pPr>
            <w:ins w:id="512" w:author="Huawei" w:date="2020-10-23T16:24: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513" w:author="Huawei" w:date="2020-10-23T16:24:00Z"/>
                <w:lang w:val="en-US"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514" w:author="Huawei" w:date="2020-10-23T16:24:00Z"/>
                <w:lang w:val="en-US" w:eastAsia="zh-CN"/>
              </w:rPr>
            </w:pPr>
          </w:p>
        </w:tc>
      </w:tr>
      <w:tr w:rsidR="009433B0" w:rsidRPr="006F4D85" w:rsidTr="00DE5786">
        <w:trPr>
          <w:trHeight w:val="150"/>
          <w:jc w:val="center"/>
          <w:ins w:id="515"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16"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17" w:author="Huawei" w:date="2020-10-23T16:24:00Z"/>
                <w:lang w:val="en-US"/>
              </w:rPr>
            </w:pPr>
            <w:ins w:id="518" w:author="Huawei" w:date="2020-10-23T16:24: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519" w:author="Huawei" w:date="2020-10-23T16:24:00Z"/>
                <w:lang w:val="en-US"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520" w:author="Huawei" w:date="2020-10-23T16:24:00Z"/>
                <w:lang w:val="en-US" w:eastAsia="zh-CN"/>
              </w:rPr>
            </w:pPr>
          </w:p>
        </w:tc>
      </w:tr>
      <w:tr w:rsidR="009433B0" w:rsidRPr="006F4D85" w:rsidTr="00DE5786">
        <w:trPr>
          <w:trHeight w:val="150"/>
          <w:jc w:val="center"/>
          <w:ins w:id="521"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22"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23" w:author="Huawei" w:date="2020-10-23T16:24:00Z"/>
                <w:lang w:val="en-US"/>
              </w:rPr>
            </w:pPr>
            <w:ins w:id="524" w:author="Huawei" w:date="2020-10-23T16:24: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525" w:author="Huawei" w:date="2020-10-23T16:24:00Z"/>
                <w:lang w:val="en-US"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526" w:author="Huawei" w:date="2020-10-23T16:24:00Z"/>
                <w:lang w:val="en-US" w:eastAsia="zh-CN"/>
              </w:rPr>
            </w:pPr>
          </w:p>
        </w:tc>
      </w:tr>
      <w:tr w:rsidR="009433B0" w:rsidRPr="006F4D85" w:rsidTr="00DE5786">
        <w:trPr>
          <w:trHeight w:val="150"/>
          <w:jc w:val="center"/>
          <w:ins w:id="527"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28"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29" w:author="Huawei" w:date="2020-10-23T16:24:00Z"/>
                <w:lang w:val="en-US"/>
              </w:rPr>
            </w:pPr>
            <w:ins w:id="530" w:author="Huawei" w:date="2020-10-23T16:24: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531" w:author="Huawei" w:date="2020-10-23T16:24:00Z"/>
                <w:lang w:val="en-US" w:eastAsia="zh-CN"/>
              </w:rPr>
            </w:pPr>
          </w:p>
        </w:tc>
        <w:tc>
          <w:tcPr>
            <w:tcW w:w="2067"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C"/>
              <w:rPr>
                <w:ins w:id="532" w:author="Huawei" w:date="2020-10-23T16:24:00Z"/>
                <w:lang w:val="en-US" w:eastAsia="zh-CN"/>
              </w:rPr>
            </w:pPr>
          </w:p>
        </w:tc>
      </w:tr>
      <w:tr w:rsidR="009433B0" w:rsidRPr="006F4D85" w:rsidTr="00DE5786">
        <w:trPr>
          <w:trHeight w:val="150"/>
          <w:jc w:val="center"/>
          <w:ins w:id="533" w:author="Huawei" w:date="2020-10-23T16:24:00Z"/>
        </w:trPr>
        <w:tc>
          <w:tcPr>
            <w:tcW w:w="181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L"/>
              <w:rPr>
                <w:ins w:id="534"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35" w:author="Huawei" w:date="2020-10-23T16:24:00Z"/>
                <w:lang w:val="en-US"/>
              </w:rPr>
            </w:pPr>
            <w:ins w:id="536" w:author="Huawei" w:date="2020-10-23T16:24: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537" w:author="Huawei" w:date="2020-10-23T16:24: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C"/>
              <w:rPr>
                <w:ins w:id="538" w:author="Huawei" w:date="2020-10-23T16:24:00Z"/>
                <w:lang w:val="en-US" w:eastAsia="zh-CN"/>
              </w:rPr>
            </w:pPr>
          </w:p>
        </w:tc>
      </w:tr>
      <w:tr w:rsidR="009433B0" w:rsidRPr="006F4D85" w:rsidTr="00DE5786">
        <w:trPr>
          <w:jc w:val="center"/>
          <w:ins w:id="539" w:author="Huawei" w:date="2020-10-23T16:24:00Z"/>
        </w:trPr>
        <w:tc>
          <w:tcPr>
            <w:tcW w:w="3628" w:type="dxa"/>
            <w:gridSpan w:val="2"/>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40" w:author="Huawei" w:date="2020-10-23T16:24:00Z"/>
                <w:lang w:val="en-US"/>
              </w:rPr>
            </w:pPr>
            <w:ins w:id="541" w:author="Huawei" w:date="2020-10-23T16:24:00Z">
              <w:r w:rsidRPr="006F4D85">
                <w:rPr>
                  <w:rFonts w:eastAsia="Calibri"/>
                  <w:position w:val="-12"/>
                  <w:szCs w:val="22"/>
                  <w:lang w:val="en-US"/>
                </w:rPr>
                <w:object w:dxaOrig="570" w:dyaOrig="435">
                  <v:shape id="_x0000_i1027" type="#_x0000_t75" style="width:29.05pt;height:22.3pt" o:ole="" fillcolor="window">
                    <v:imagedata r:id="rId15" o:title=""/>
                  </v:shape>
                  <o:OLEObject Type="Embed" ProgID="Equation.3" ShapeID="_x0000_i1027" DrawAspect="Content" ObjectID="_1666672074" r:id="rId16"/>
                </w:object>
              </w:r>
            </w:ins>
          </w:p>
        </w:tc>
        <w:tc>
          <w:tcPr>
            <w:tcW w:w="155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542" w:author="Huawei" w:date="2020-10-23T16:24:00Z"/>
                <w:lang w:val="en-US"/>
              </w:rPr>
            </w:pPr>
            <w:ins w:id="543" w:author="Huawei" w:date="2020-10-23T16:24: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C"/>
              <w:rPr>
                <w:ins w:id="544" w:author="Huawei" w:date="2020-10-23T16:24:00Z"/>
                <w:lang w:val="en-US" w:eastAsia="zh-CN"/>
              </w:rPr>
            </w:pPr>
            <w:ins w:id="545" w:author="Huawei" w:date="2020-10-23T16:24:00Z">
              <w:r w:rsidRPr="006F4D85">
                <w:rPr>
                  <w:lang w:val="en-US"/>
                </w:rPr>
                <w:t>18</w:t>
              </w:r>
            </w:ins>
          </w:p>
        </w:tc>
      </w:tr>
      <w:tr w:rsidR="009433B0" w:rsidRPr="006F4D85" w:rsidTr="00DE5786">
        <w:trPr>
          <w:trHeight w:val="75"/>
          <w:jc w:val="center"/>
          <w:ins w:id="546" w:author="Huawei" w:date="2020-10-23T16:24:00Z"/>
        </w:trPr>
        <w:tc>
          <w:tcPr>
            <w:tcW w:w="181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L"/>
              <w:rPr>
                <w:ins w:id="547" w:author="Huawei" w:date="2020-10-23T16:24:00Z"/>
                <w:vertAlign w:val="superscript"/>
                <w:lang w:val="en-US"/>
              </w:rPr>
            </w:pPr>
            <w:ins w:id="548" w:author="Huawei" w:date="2020-10-23T16:24:00Z">
              <w:r w:rsidRPr="006F4D85">
                <w:rPr>
                  <w:lang w:val="en-US"/>
                </w:rPr>
                <w:t>Io</w:t>
              </w:r>
              <w:r w:rsidRPr="006F4D85">
                <w:rPr>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49" w:author="Huawei" w:date="2020-10-23T16:24:00Z"/>
                <w:lang w:val="en-US"/>
              </w:rPr>
            </w:pPr>
            <w:ins w:id="550" w:author="Huawei" w:date="2020-10-23T16:24:00Z">
              <w:r w:rsidRPr="006F4D85">
                <w:rPr>
                  <w:rFonts w:eastAsia="Calibri"/>
                  <w:szCs w:val="18"/>
                </w:rPr>
                <w:t>NR_TDD_FR2_A</w:t>
              </w:r>
            </w:ins>
          </w:p>
        </w:tc>
        <w:tc>
          <w:tcPr>
            <w:tcW w:w="1554"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551" w:author="Huawei" w:date="2020-10-23T16:24:00Z"/>
                <w:lang w:val="en-US"/>
              </w:rPr>
            </w:pPr>
            <w:proofErr w:type="spellStart"/>
            <w:ins w:id="552" w:author="Huawei" w:date="2020-10-23T16:24:00Z">
              <w:r w:rsidRPr="006F4D85">
                <w:rPr>
                  <w:lang w:val="en-US"/>
                </w:rPr>
                <w:t>dBm</w:t>
              </w:r>
              <w:proofErr w:type="spellEnd"/>
              <w:r w:rsidRPr="006F4D85">
                <w:rPr>
                  <w:lang w:val="en-US"/>
                </w:rPr>
                <w:t>/95.04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rsidR="009433B0" w:rsidRPr="006F4D85" w:rsidRDefault="009433B0" w:rsidP="00DE5786">
            <w:pPr>
              <w:pStyle w:val="TAC"/>
              <w:rPr>
                <w:ins w:id="553" w:author="Huawei" w:date="2020-10-23T16:24:00Z"/>
                <w:lang w:val="en-US"/>
              </w:rPr>
            </w:pPr>
            <w:ins w:id="554" w:author="Huawei" w:date="2020-10-23T16:24:00Z">
              <w:r w:rsidRPr="006F4D85">
                <w:rPr>
                  <w:lang w:val="en-US"/>
                </w:rPr>
                <w:t>-56</w:t>
              </w:r>
            </w:ins>
          </w:p>
        </w:tc>
      </w:tr>
      <w:tr w:rsidR="009433B0" w:rsidRPr="006F4D85" w:rsidTr="00DE5786">
        <w:trPr>
          <w:trHeight w:val="75"/>
          <w:jc w:val="center"/>
          <w:ins w:id="555"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56"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57" w:author="Huawei" w:date="2020-10-23T16:24:00Z"/>
                <w:lang w:val="en-US"/>
              </w:rPr>
            </w:pPr>
            <w:ins w:id="558" w:author="Huawei" w:date="2020-10-23T16:24:00Z">
              <w:r w:rsidRPr="006F4D85">
                <w:rPr>
                  <w:rFonts w:eastAsia="Calibri"/>
                  <w:szCs w:val="18"/>
                </w:rPr>
                <w:t>NR_TDD_FR2_B</w:t>
              </w:r>
            </w:ins>
          </w:p>
        </w:tc>
        <w:tc>
          <w:tcPr>
            <w:tcW w:w="1554"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59" w:author="Huawei" w:date="2020-10-23T16:24:00Z"/>
                <w:lang w:val="en-US"/>
              </w:rPr>
            </w:pPr>
            <w:ins w:id="560" w:author="Huawei" w:date="2020-10-23T16:24: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61" w:author="Huawei" w:date="2020-10-23T16:24:00Z"/>
                <w:lang w:val="en-US"/>
              </w:rPr>
            </w:pPr>
          </w:p>
        </w:tc>
      </w:tr>
      <w:tr w:rsidR="009433B0" w:rsidRPr="006F4D85" w:rsidTr="00DE5786">
        <w:trPr>
          <w:trHeight w:val="75"/>
          <w:jc w:val="center"/>
          <w:ins w:id="562"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63"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64" w:author="Huawei" w:date="2020-10-23T16:24:00Z"/>
                <w:lang w:val="en-US"/>
              </w:rPr>
            </w:pPr>
            <w:ins w:id="565" w:author="Huawei" w:date="2020-10-23T16:24:00Z">
              <w:r w:rsidRPr="006F4D85">
                <w:rPr>
                  <w:rFonts w:eastAsia="Calibri"/>
                  <w:szCs w:val="18"/>
                </w:rPr>
                <w:t>NR_TDD_FR2_F</w:t>
              </w:r>
            </w:ins>
          </w:p>
        </w:tc>
        <w:tc>
          <w:tcPr>
            <w:tcW w:w="1554"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66" w:author="Huawei" w:date="2020-10-23T16:24:00Z"/>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67" w:author="Huawei" w:date="2020-10-23T16:24:00Z"/>
                <w:lang w:val="en-US"/>
              </w:rPr>
            </w:pPr>
          </w:p>
        </w:tc>
      </w:tr>
      <w:tr w:rsidR="009433B0" w:rsidRPr="006F4D85" w:rsidTr="00DE5786">
        <w:trPr>
          <w:trHeight w:val="75"/>
          <w:jc w:val="center"/>
          <w:ins w:id="568"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69"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70" w:author="Huawei" w:date="2020-10-23T16:24:00Z"/>
                <w:lang w:val="en-US"/>
              </w:rPr>
            </w:pPr>
            <w:ins w:id="571" w:author="Huawei" w:date="2020-10-23T16:24:00Z">
              <w:r w:rsidRPr="006F4D85">
                <w:rPr>
                  <w:rFonts w:eastAsia="Calibri"/>
                  <w:szCs w:val="18"/>
                </w:rPr>
                <w:t>NR_TDD_FR2_G</w:t>
              </w:r>
            </w:ins>
          </w:p>
        </w:tc>
        <w:tc>
          <w:tcPr>
            <w:tcW w:w="1554"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72" w:author="Huawei" w:date="2020-10-23T16:24:00Z"/>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73" w:author="Huawei" w:date="2020-10-23T16:24:00Z"/>
                <w:lang w:val="en-US"/>
              </w:rPr>
            </w:pPr>
          </w:p>
        </w:tc>
      </w:tr>
      <w:tr w:rsidR="009433B0" w:rsidRPr="006F4D85" w:rsidTr="00DE5786">
        <w:trPr>
          <w:trHeight w:val="75"/>
          <w:jc w:val="center"/>
          <w:ins w:id="574" w:author="Huawei" w:date="2020-10-23T16:24:00Z"/>
        </w:trPr>
        <w:tc>
          <w:tcPr>
            <w:tcW w:w="1814" w:type="dxa"/>
            <w:tcBorders>
              <w:top w:val="nil"/>
              <w:left w:val="single" w:sz="4" w:space="0" w:color="auto"/>
              <w:bottom w:val="nil"/>
              <w:right w:val="single" w:sz="4" w:space="0" w:color="auto"/>
            </w:tcBorders>
            <w:shd w:val="clear" w:color="auto" w:fill="auto"/>
            <w:hideMark/>
          </w:tcPr>
          <w:p w:rsidR="009433B0" w:rsidRPr="006F4D85" w:rsidRDefault="009433B0" w:rsidP="00DE5786">
            <w:pPr>
              <w:pStyle w:val="TAL"/>
              <w:rPr>
                <w:ins w:id="575"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76" w:author="Huawei" w:date="2020-10-23T16:24:00Z"/>
                <w:lang w:val="en-US"/>
              </w:rPr>
            </w:pPr>
            <w:ins w:id="577" w:author="Huawei" w:date="2020-10-23T16:24:00Z">
              <w:r w:rsidRPr="006F4D85">
                <w:rPr>
                  <w:rFonts w:eastAsia="Calibri"/>
                  <w:szCs w:val="18"/>
                </w:rPr>
                <w:t>NR_TDD_FR2_T</w:t>
              </w:r>
            </w:ins>
          </w:p>
        </w:tc>
        <w:tc>
          <w:tcPr>
            <w:tcW w:w="1554"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78" w:author="Huawei" w:date="2020-10-23T16:24:00Z"/>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9433B0" w:rsidRPr="006F4D85" w:rsidRDefault="009433B0" w:rsidP="00DE5786">
            <w:pPr>
              <w:pStyle w:val="TAC"/>
              <w:rPr>
                <w:ins w:id="579" w:author="Huawei" w:date="2020-10-23T16:24:00Z"/>
                <w:lang w:val="en-US"/>
              </w:rPr>
            </w:pPr>
          </w:p>
        </w:tc>
      </w:tr>
      <w:tr w:rsidR="009433B0" w:rsidRPr="006F4D85" w:rsidTr="00DE5786">
        <w:trPr>
          <w:trHeight w:val="75"/>
          <w:jc w:val="center"/>
          <w:ins w:id="580" w:author="Huawei" w:date="2020-10-23T16:24:00Z"/>
        </w:trPr>
        <w:tc>
          <w:tcPr>
            <w:tcW w:w="1814" w:type="dxa"/>
            <w:tcBorders>
              <w:top w:val="nil"/>
              <w:left w:val="single" w:sz="4" w:space="0" w:color="auto"/>
              <w:bottom w:val="single" w:sz="4" w:space="0" w:color="auto"/>
              <w:right w:val="single" w:sz="4" w:space="0" w:color="auto"/>
            </w:tcBorders>
            <w:shd w:val="clear" w:color="auto" w:fill="auto"/>
            <w:hideMark/>
          </w:tcPr>
          <w:p w:rsidR="009433B0" w:rsidRPr="006F4D85" w:rsidRDefault="009433B0" w:rsidP="00DE5786">
            <w:pPr>
              <w:pStyle w:val="TAL"/>
              <w:rPr>
                <w:ins w:id="581" w:author="Huawei" w:date="2020-10-23T16:24: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433B0" w:rsidRPr="006F4D85" w:rsidRDefault="009433B0" w:rsidP="00DE5786">
            <w:pPr>
              <w:pStyle w:val="TAL"/>
              <w:rPr>
                <w:ins w:id="582" w:author="Huawei" w:date="2020-10-23T16:24:00Z"/>
                <w:lang w:val="en-US"/>
              </w:rPr>
            </w:pPr>
            <w:ins w:id="583" w:author="Huawei" w:date="2020-10-23T16:24:00Z">
              <w:r w:rsidRPr="006F4D85">
                <w:rPr>
                  <w:rFonts w:eastAsia="Calibri"/>
                  <w:szCs w:val="18"/>
                </w:rPr>
                <w:t>NR_TDD_FR2_Y</w:t>
              </w:r>
            </w:ins>
          </w:p>
        </w:tc>
        <w:tc>
          <w:tcPr>
            <w:tcW w:w="1554" w:type="dxa"/>
            <w:tcBorders>
              <w:top w:val="nil"/>
              <w:left w:val="single" w:sz="4" w:space="0" w:color="auto"/>
              <w:bottom w:val="single" w:sz="4" w:space="0" w:color="auto"/>
              <w:right w:val="single" w:sz="4" w:space="0" w:color="auto"/>
            </w:tcBorders>
            <w:shd w:val="clear" w:color="auto" w:fill="auto"/>
            <w:vAlign w:val="center"/>
            <w:hideMark/>
          </w:tcPr>
          <w:p w:rsidR="009433B0" w:rsidRPr="006F4D85" w:rsidRDefault="009433B0" w:rsidP="00DE5786">
            <w:pPr>
              <w:pStyle w:val="TAC"/>
              <w:rPr>
                <w:ins w:id="584" w:author="Huawei" w:date="2020-10-23T16:24: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9433B0" w:rsidRPr="006F4D85" w:rsidRDefault="009433B0" w:rsidP="00DE5786">
            <w:pPr>
              <w:pStyle w:val="TAC"/>
              <w:rPr>
                <w:ins w:id="585" w:author="Huawei" w:date="2020-10-23T16:24:00Z"/>
                <w:lang w:val="en-US"/>
              </w:rPr>
            </w:pPr>
          </w:p>
        </w:tc>
      </w:tr>
      <w:tr w:rsidR="009433B0" w:rsidRPr="006F4D85" w:rsidTr="00DE5786">
        <w:trPr>
          <w:trHeight w:val="75"/>
          <w:jc w:val="center"/>
          <w:ins w:id="586" w:author="Huawei" w:date="2020-10-23T16:24: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9433B0" w:rsidRPr="006F4D85" w:rsidRDefault="009433B0" w:rsidP="00DE5786">
            <w:pPr>
              <w:pStyle w:val="TAN"/>
              <w:rPr>
                <w:ins w:id="587" w:author="Huawei" w:date="2020-10-23T16:24:00Z"/>
                <w:lang w:val="en-US"/>
              </w:rPr>
            </w:pPr>
            <w:ins w:id="588" w:author="Huawei" w:date="2020-10-23T16:24: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589" w:author="Huawei" w:date="2020-10-23T16:24:00Z">
              <w:r w:rsidRPr="006F4D85">
                <w:rPr>
                  <w:rFonts w:eastAsia="Calibri" w:cs="v4.2.0"/>
                  <w:position w:val="-12"/>
                  <w:szCs w:val="22"/>
                  <w:lang w:val="en-US"/>
                </w:rPr>
                <w:object w:dxaOrig="435" w:dyaOrig="285">
                  <v:shape id="_x0000_i1028" type="#_x0000_t75" style="width:22.3pt;height:14.2pt" o:ole="" fillcolor="window">
                    <v:imagedata r:id="rId12" o:title=""/>
                  </v:shape>
                  <o:OLEObject Type="Embed" ProgID="Equation.3" ShapeID="_x0000_i1028" DrawAspect="Content" ObjectID="_1666672075" r:id="rId17"/>
                </w:object>
              </w:r>
            </w:ins>
            <w:ins w:id="590" w:author="Huawei" w:date="2020-10-23T16:24:00Z">
              <w:r w:rsidRPr="006F4D85">
                <w:rPr>
                  <w:lang w:val="en-US"/>
                </w:rPr>
                <w:t xml:space="preserve"> to be fulfilled.</w:t>
              </w:r>
            </w:ins>
          </w:p>
          <w:p w:rsidR="009433B0" w:rsidRPr="006F4D85" w:rsidRDefault="009433B0" w:rsidP="00DE5786">
            <w:pPr>
              <w:pStyle w:val="TAN"/>
              <w:rPr>
                <w:ins w:id="591" w:author="Huawei" w:date="2020-10-23T16:24:00Z"/>
                <w:lang w:val="en-US"/>
              </w:rPr>
            </w:pPr>
            <w:ins w:id="592" w:author="Huawei" w:date="2020-10-23T16:24:00Z">
              <w:r w:rsidRPr="006F4D85">
                <w:rPr>
                  <w:lang w:val="en-US"/>
                </w:rPr>
                <w:t>Note 2:</w:t>
              </w:r>
              <w:r w:rsidRPr="006F4D85">
                <w:rPr>
                  <w:lang w:val="en-US"/>
                </w:rPr>
                <w:tab/>
                <w:t>SS-RSRP and Io levels have been derived from other parameters for information purposes. They are not settable parameters themselves.</w:t>
              </w:r>
            </w:ins>
          </w:p>
          <w:p w:rsidR="009433B0" w:rsidRPr="006F4D85" w:rsidRDefault="009433B0" w:rsidP="00DE5786">
            <w:pPr>
              <w:pStyle w:val="TAN"/>
              <w:rPr>
                <w:ins w:id="593" w:author="Huawei" w:date="2020-10-23T16:24:00Z"/>
                <w:lang w:val="en-US"/>
              </w:rPr>
            </w:pPr>
            <w:ins w:id="594" w:author="Huawei" w:date="2020-10-23T16:24:00Z">
              <w:r w:rsidRPr="006F4D85">
                <w:rPr>
                  <w:lang w:val="en-US"/>
                </w:rPr>
                <w:t>Note 3:</w:t>
              </w:r>
              <w:r w:rsidRPr="006F4D85">
                <w:rPr>
                  <w:lang w:val="en-US"/>
                </w:rPr>
                <w:tab/>
                <w:t>SS-RSRP minimum requirements are specified assuming independent interference and noise at each receiver antenna port.</w:t>
              </w:r>
            </w:ins>
          </w:p>
          <w:p w:rsidR="009433B0" w:rsidRDefault="009433B0" w:rsidP="00DE5786">
            <w:pPr>
              <w:pStyle w:val="TAN"/>
              <w:rPr>
                <w:ins w:id="595" w:author="Huawei" w:date="2020-10-23T16:24:00Z"/>
                <w:lang w:val="en-US"/>
              </w:rPr>
            </w:pPr>
            <w:ins w:id="596" w:author="Huawei" w:date="2020-10-23T16:24: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rsidR="009433B0" w:rsidRPr="006F4D85" w:rsidRDefault="009433B0" w:rsidP="00DE5786">
            <w:pPr>
              <w:pStyle w:val="TAN"/>
              <w:rPr>
                <w:ins w:id="597" w:author="Huawei" w:date="2020-10-23T16:24:00Z"/>
                <w:lang w:val="en-US" w:eastAsia="zh-CN"/>
              </w:rPr>
            </w:pPr>
            <w:ins w:id="598" w:author="Huawei" w:date="2020-10-23T16:24: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rsidR="009433B0" w:rsidRPr="006F4D85" w:rsidRDefault="009433B0" w:rsidP="009433B0">
      <w:pPr>
        <w:ind w:left="851" w:hanging="284"/>
        <w:rPr>
          <w:ins w:id="599" w:author="Huawei" w:date="2020-10-23T16:24:00Z"/>
          <w:snapToGrid w:val="0"/>
          <w:lang w:eastAsia="zh-CN"/>
        </w:rPr>
      </w:pPr>
    </w:p>
    <w:p w:rsidR="009433B0" w:rsidRPr="001520FD" w:rsidRDefault="009433B0" w:rsidP="009433B0">
      <w:pPr>
        <w:pStyle w:val="5"/>
        <w:rPr>
          <w:ins w:id="600" w:author="Huawei" w:date="2020-10-23T16:24:00Z"/>
          <w:rFonts w:eastAsia="宋体"/>
        </w:rPr>
      </w:pPr>
      <w:bookmarkStart w:id="601" w:name="_Toc535476410"/>
      <w:ins w:id="602" w:author="Huawei" w:date="2020-10-23T16:24:00Z">
        <w:r w:rsidRPr="001520FD">
          <w:rPr>
            <w:rFonts w:eastAsia="宋体"/>
          </w:rPr>
          <w:t>A.5.5.X.1.2</w:t>
        </w:r>
        <w:r w:rsidRPr="001520FD">
          <w:rPr>
            <w:rFonts w:eastAsia="宋体"/>
          </w:rPr>
          <w:tab/>
          <w:t>Test Requirements</w:t>
        </w:r>
        <w:bookmarkEnd w:id="601"/>
      </w:ins>
    </w:p>
    <w:p w:rsidR="009433B0" w:rsidRPr="006F4D85" w:rsidRDefault="009433B0" w:rsidP="009433B0">
      <w:pPr>
        <w:jc w:val="both"/>
        <w:rPr>
          <w:ins w:id="603" w:author="Huawei" w:date="2020-10-23T16:24:00Z"/>
          <w:lang w:eastAsia="zh-CN"/>
        </w:rPr>
      </w:pPr>
      <w:ins w:id="604" w:author="Huawei" w:date="2020-10-23T16:24: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in the beginning of the DL slot right after</w:t>
        </w:r>
        <w:r w:rsidRPr="006F4D85" w:rsidDel="00C53437">
          <w:rPr>
            <w:lang w:eastAsia="zh-CN"/>
          </w:rPr>
          <w:t xml:space="preserve"> </w:t>
        </w:r>
        <w:r w:rsidRPr="006F4D85">
          <w:rPr>
            <w:lang w:eastAsia="zh-CN"/>
          </w:rPr>
          <w:t>slot (</w:t>
        </w:r>
        <w:r w:rsidRPr="006F4D85">
          <w:rPr>
            <w:i/>
            <w:lang w:eastAsia="zh-CN"/>
          </w:rPr>
          <w:t>i+</w:t>
        </w:r>
      </w:ins>
      <m:oMath>
        <m:f>
          <m:fPr>
            <m:ctrlPr>
              <w:ins w:id="605" w:author="Huawei" w:date="2020-11-09T17:12:00Z">
                <w:rPr>
                  <w:rFonts w:ascii="Cambria Math" w:hAnsi="Cambria Math"/>
                  <w:i/>
                  <w:color w:val="000000" w:themeColor="text1"/>
                  <w:lang w:val="en-US" w:eastAsia="zh-CN"/>
                </w:rPr>
              </w:ins>
            </m:ctrlPr>
          </m:fPr>
          <m:num>
            <m:sSub>
              <m:sSubPr>
                <m:ctrlPr>
                  <w:ins w:id="606" w:author="Huawei" w:date="2020-11-09T17:12:00Z">
                    <w:rPr>
                      <w:rFonts w:ascii="Cambria Math" w:hAnsi="Cambria Math"/>
                      <w:i/>
                      <w:color w:val="000000" w:themeColor="text1"/>
                      <w:lang w:val="en-US" w:eastAsia="zh-CN"/>
                    </w:rPr>
                  </w:ins>
                </m:ctrlPr>
              </m:sSubPr>
              <m:e>
                <m:sSub>
                  <m:sSubPr>
                    <m:ctrlPr>
                      <w:ins w:id="607" w:author="Huawei" w:date="2020-11-09T17:12:00Z">
                        <w:rPr>
                          <w:rFonts w:ascii="Cambria Math" w:hAnsi="Cambria Math"/>
                          <w:i/>
                          <w:color w:val="000000" w:themeColor="text1"/>
                          <w:lang w:val="en-US" w:eastAsia="zh-CN"/>
                        </w:rPr>
                      </w:ins>
                    </m:ctrlPr>
                  </m:sSubPr>
                  <m:e>
                    <m:r>
                      <w:ins w:id="608" w:author="Huawei" w:date="2020-11-09T17:12:00Z">
                        <w:rPr>
                          <w:rFonts w:ascii="Cambria Math" w:hAnsi="Cambria Math"/>
                          <w:color w:val="000000" w:themeColor="text1"/>
                          <w:lang w:val="en-US" w:eastAsia="zh-CN"/>
                        </w:rPr>
                        <m:t>T</m:t>
                      </w:ins>
                    </m:r>
                  </m:e>
                  <m:sub>
                    <m:r>
                      <w:ins w:id="609" w:author="Huawei" w:date="2020-11-09T17:12:00Z">
                        <w:rPr>
                          <w:rFonts w:ascii="Cambria Math" w:hAnsi="Cambria Math"/>
                          <w:color w:val="000000" w:themeColor="text1"/>
                          <w:lang w:val="en-US" w:eastAsia="zh-CN"/>
                        </w:rPr>
                        <m:t>RRCprocessingDelay</m:t>
                      </w:ins>
                    </m:r>
                  </m:sub>
                </m:sSub>
                <m:r>
                  <w:ins w:id="610" w:author="Huawei" w:date="2020-11-09T17:12:00Z">
                    <w:rPr>
                      <w:rFonts w:ascii="Cambria Math" w:hAnsi="Cambria Math"/>
                      <w:color w:val="000000" w:themeColor="text1"/>
                      <w:lang w:val="en-US" w:eastAsia="zh-CN"/>
                    </w:rPr>
                    <m:t>+T</m:t>
                  </w:ins>
                </m:r>
              </m:e>
              <m:sub>
                <m:r>
                  <w:ins w:id="611" w:author="Huawei" w:date="2020-11-09T17:12:00Z">
                    <w:rPr>
                      <w:rFonts w:ascii="Cambria Math" w:hAnsi="Cambria Math"/>
                      <w:color w:val="000000" w:themeColor="text1"/>
                      <w:lang w:val="en-US" w:eastAsia="zh-CN"/>
                    </w:rPr>
                    <m:t>CBWchangeDelayRRC</m:t>
                  </w:ins>
                </m:r>
              </m:sub>
            </m:sSub>
          </m:num>
          <m:den>
            <m:r>
              <w:ins w:id="612" w:author="Huawei" w:date="2020-11-09T17:12:00Z">
                <w:rPr>
                  <w:rFonts w:ascii="Cambria Math" w:hAnsi="Cambria Math"/>
                  <w:color w:val="000000" w:themeColor="text1"/>
                  <w:lang w:val="en-US" w:eastAsia="zh-CN"/>
                </w:rPr>
                <m:t>NR Slot length</m:t>
              </w:ins>
            </m:r>
          </m:den>
        </m:f>
      </m:oMath>
      <w:ins w:id="613" w:author="Huawei" w:date="2020-10-23T16:24:00Z">
        <w:r w:rsidRPr="006F4D85">
          <w:rPr>
            <w:lang w:eastAsia="zh-CN"/>
          </w:rPr>
          <w:t>).</w:t>
        </w:r>
      </w:ins>
    </w:p>
    <w:p w:rsidR="009433B0" w:rsidRPr="006F4D85" w:rsidRDefault="009433B0" w:rsidP="009433B0">
      <w:pPr>
        <w:jc w:val="both"/>
        <w:rPr>
          <w:ins w:id="614" w:author="Huawei" w:date="2020-10-23T16:24:00Z"/>
          <w:lang w:eastAsia="zh-CN"/>
        </w:rPr>
      </w:pPr>
      <w:ins w:id="615" w:author="Huawei" w:date="2020-10-23T16:24:00Z">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w:t>
        </w:r>
      </w:ins>
      <w:ins w:id="616" w:author="Huawei" w:date="2020-11-09T17:14:00Z">
        <w:r w:rsidR="00D04FD3" w:rsidRPr="001520FD">
          <w:t>UE specific CBW change</w:t>
        </w:r>
      </w:ins>
      <w:ins w:id="617" w:author="Huawei" w:date="2020-10-23T16:24:00Z">
        <w:r w:rsidRPr="006F4D85">
          <w:rPr>
            <w:lang w:eastAsia="zh-CN"/>
          </w:rPr>
          <w:t xml:space="preserve"> switch delay to be counted as correct.</w:t>
        </w:r>
      </w:ins>
    </w:p>
    <w:p w:rsidR="009433B0" w:rsidRDefault="009433B0" w:rsidP="009433B0">
      <w:pPr>
        <w:rPr>
          <w:ins w:id="618" w:author="Huawei" w:date="2020-10-23T16:24:00Z"/>
        </w:rPr>
      </w:pPr>
      <w:ins w:id="619" w:author="Huawei" w:date="2020-10-23T16:24:00Z">
        <w:r w:rsidRPr="006F4D85">
          <w:t>The rate of correct events observed during repeated tests shall be at least 90%.</w:t>
        </w:r>
      </w:ins>
    </w:p>
    <w:p w:rsidR="00E21C24" w:rsidRPr="009433B0" w:rsidRDefault="00E21C24" w:rsidP="00E21C24">
      <w:pPr>
        <w:rPr>
          <w:rFonts w:eastAsia="宋体"/>
          <w:noProof/>
          <w:highlight w:val="yellow"/>
          <w:lang w:eastAsia="zh-CN"/>
        </w:rPr>
      </w:pPr>
    </w:p>
    <w:p w:rsidR="00E21C24" w:rsidRPr="00B77B05" w:rsidRDefault="00E21C24" w:rsidP="00E21C2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E21C24" w:rsidRDefault="00E21C24" w:rsidP="00B77B05">
      <w:pPr>
        <w:jc w:val="center"/>
        <w:rPr>
          <w:rFonts w:eastAsia="宋体"/>
          <w:noProof/>
          <w:lang w:eastAsia="zh-CN"/>
        </w:rPr>
      </w:pPr>
    </w:p>
    <w:sectPr w:rsidR="00E21C2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C8E" w:rsidRDefault="00C25C8E">
      <w:r>
        <w:separator/>
      </w:r>
    </w:p>
  </w:endnote>
  <w:endnote w:type="continuationSeparator" w:id="0">
    <w:p w:rsidR="00C25C8E" w:rsidRDefault="00C2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C8E" w:rsidRDefault="00C25C8E">
      <w:r>
        <w:separator/>
      </w:r>
    </w:p>
  </w:footnote>
  <w:footnote w:type="continuationSeparator" w:id="0">
    <w:p w:rsidR="00C25C8E" w:rsidRDefault="00C25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2F3" w:rsidRDefault="006462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26DD8"/>
    <w:rsid w:val="00030218"/>
    <w:rsid w:val="00036736"/>
    <w:rsid w:val="00036F34"/>
    <w:rsid w:val="00047E73"/>
    <w:rsid w:val="0006069E"/>
    <w:rsid w:val="000663BC"/>
    <w:rsid w:val="00070989"/>
    <w:rsid w:val="00086436"/>
    <w:rsid w:val="00092937"/>
    <w:rsid w:val="000A3EE0"/>
    <w:rsid w:val="000A6394"/>
    <w:rsid w:val="000B41E3"/>
    <w:rsid w:val="000B7FED"/>
    <w:rsid w:val="000C038A"/>
    <w:rsid w:val="000C6598"/>
    <w:rsid w:val="000F3E74"/>
    <w:rsid w:val="0010656F"/>
    <w:rsid w:val="00145D43"/>
    <w:rsid w:val="00150AA6"/>
    <w:rsid w:val="001520FD"/>
    <w:rsid w:val="00160EC9"/>
    <w:rsid w:val="0017153C"/>
    <w:rsid w:val="001773C3"/>
    <w:rsid w:val="00192C46"/>
    <w:rsid w:val="001A08B3"/>
    <w:rsid w:val="001A7B60"/>
    <w:rsid w:val="001B52F0"/>
    <w:rsid w:val="001B6C26"/>
    <w:rsid w:val="001B7A65"/>
    <w:rsid w:val="001E41F3"/>
    <w:rsid w:val="001E4789"/>
    <w:rsid w:val="001E5F64"/>
    <w:rsid w:val="001E681B"/>
    <w:rsid w:val="001F32F9"/>
    <w:rsid w:val="002061B0"/>
    <w:rsid w:val="00213B1C"/>
    <w:rsid w:val="0022247E"/>
    <w:rsid w:val="0023172C"/>
    <w:rsid w:val="002372FC"/>
    <w:rsid w:val="0026004D"/>
    <w:rsid w:val="002640DD"/>
    <w:rsid w:val="0027526D"/>
    <w:rsid w:val="00275D12"/>
    <w:rsid w:val="00283F74"/>
    <w:rsid w:val="00284FEB"/>
    <w:rsid w:val="002860C4"/>
    <w:rsid w:val="00295579"/>
    <w:rsid w:val="002A4D34"/>
    <w:rsid w:val="002B0186"/>
    <w:rsid w:val="002B5741"/>
    <w:rsid w:val="002C047F"/>
    <w:rsid w:val="002D4C1A"/>
    <w:rsid w:val="00305409"/>
    <w:rsid w:val="00332F54"/>
    <w:rsid w:val="0034385C"/>
    <w:rsid w:val="00357837"/>
    <w:rsid w:val="003609EF"/>
    <w:rsid w:val="0036231A"/>
    <w:rsid w:val="00374DD4"/>
    <w:rsid w:val="00385E24"/>
    <w:rsid w:val="003D0055"/>
    <w:rsid w:val="003D5448"/>
    <w:rsid w:val="003D6AF4"/>
    <w:rsid w:val="003E0238"/>
    <w:rsid w:val="003E1A36"/>
    <w:rsid w:val="003E39BB"/>
    <w:rsid w:val="003F767E"/>
    <w:rsid w:val="00410371"/>
    <w:rsid w:val="00411B37"/>
    <w:rsid w:val="00415D32"/>
    <w:rsid w:val="004242F1"/>
    <w:rsid w:val="004342D8"/>
    <w:rsid w:val="00460C0C"/>
    <w:rsid w:val="00460E56"/>
    <w:rsid w:val="0047090D"/>
    <w:rsid w:val="00482950"/>
    <w:rsid w:val="00490BA3"/>
    <w:rsid w:val="004A11A7"/>
    <w:rsid w:val="004A61E0"/>
    <w:rsid w:val="004B75B7"/>
    <w:rsid w:val="004C1728"/>
    <w:rsid w:val="004C557A"/>
    <w:rsid w:val="004E6A9A"/>
    <w:rsid w:val="005074A3"/>
    <w:rsid w:val="0051580D"/>
    <w:rsid w:val="00522846"/>
    <w:rsid w:val="0052478D"/>
    <w:rsid w:val="0052655E"/>
    <w:rsid w:val="00530911"/>
    <w:rsid w:val="005432AF"/>
    <w:rsid w:val="00546E29"/>
    <w:rsid w:val="00547111"/>
    <w:rsid w:val="00554B52"/>
    <w:rsid w:val="00572080"/>
    <w:rsid w:val="00584F77"/>
    <w:rsid w:val="00587470"/>
    <w:rsid w:val="00592D74"/>
    <w:rsid w:val="005954BF"/>
    <w:rsid w:val="005A5CD4"/>
    <w:rsid w:val="005B6476"/>
    <w:rsid w:val="005C1A99"/>
    <w:rsid w:val="005C3421"/>
    <w:rsid w:val="005D361E"/>
    <w:rsid w:val="005E2C44"/>
    <w:rsid w:val="005E534C"/>
    <w:rsid w:val="005F570A"/>
    <w:rsid w:val="005F6A5E"/>
    <w:rsid w:val="00607BFA"/>
    <w:rsid w:val="00621188"/>
    <w:rsid w:val="006257ED"/>
    <w:rsid w:val="00630225"/>
    <w:rsid w:val="00632AC7"/>
    <w:rsid w:val="006355D6"/>
    <w:rsid w:val="0064017D"/>
    <w:rsid w:val="006437DF"/>
    <w:rsid w:val="006462F3"/>
    <w:rsid w:val="00646968"/>
    <w:rsid w:val="006547EB"/>
    <w:rsid w:val="00662081"/>
    <w:rsid w:val="00683512"/>
    <w:rsid w:val="00695808"/>
    <w:rsid w:val="006A0A6D"/>
    <w:rsid w:val="006B46FB"/>
    <w:rsid w:val="006C184B"/>
    <w:rsid w:val="006D6764"/>
    <w:rsid w:val="006D7A46"/>
    <w:rsid w:val="006E21FB"/>
    <w:rsid w:val="00701B23"/>
    <w:rsid w:val="0071403E"/>
    <w:rsid w:val="0072799D"/>
    <w:rsid w:val="0073218C"/>
    <w:rsid w:val="00753828"/>
    <w:rsid w:val="00753BFB"/>
    <w:rsid w:val="00760B34"/>
    <w:rsid w:val="00763913"/>
    <w:rsid w:val="0076673A"/>
    <w:rsid w:val="00766873"/>
    <w:rsid w:val="00792342"/>
    <w:rsid w:val="00795892"/>
    <w:rsid w:val="007977A8"/>
    <w:rsid w:val="007B512A"/>
    <w:rsid w:val="007C0BDF"/>
    <w:rsid w:val="007C2097"/>
    <w:rsid w:val="007C7E18"/>
    <w:rsid w:val="007D6A07"/>
    <w:rsid w:val="007F51E8"/>
    <w:rsid w:val="007F7259"/>
    <w:rsid w:val="008040A8"/>
    <w:rsid w:val="008279FA"/>
    <w:rsid w:val="00841B26"/>
    <w:rsid w:val="00843A1C"/>
    <w:rsid w:val="008626E7"/>
    <w:rsid w:val="00870EE7"/>
    <w:rsid w:val="00872278"/>
    <w:rsid w:val="008863B9"/>
    <w:rsid w:val="008A113D"/>
    <w:rsid w:val="008A2D80"/>
    <w:rsid w:val="008A45A6"/>
    <w:rsid w:val="008B7619"/>
    <w:rsid w:val="008E25C2"/>
    <w:rsid w:val="008E2B3A"/>
    <w:rsid w:val="008E5D02"/>
    <w:rsid w:val="008E61BB"/>
    <w:rsid w:val="008F686C"/>
    <w:rsid w:val="009148DE"/>
    <w:rsid w:val="00916AD4"/>
    <w:rsid w:val="00927C3F"/>
    <w:rsid w:val="00940371"/>
    <w:rsid w:val="00941E30"/>
    <w:rsid w:val="009433B0"/>
    <w:rsid w:val="00971BE1"/>
    <w:rsid w:val="00976FDE"/>
    <w:rsid w:val="009777D9"/>
    <w:rsid w:val="00985A9E"/>
    <w:rsid w:val="00990962"/>
    <w:rsid w:val="00991B88"/>
    <w:rsid w:val="009A4297"/>
    <w:rsid w:val="009A5753"/>
    <w:rsid w:val="009A579D"/>
    <w:rsid w:val="009C5B7F"/>
    <w:rsid w:val="009D10D7"/>
    <w:rsid w:val="009D4D20"/>
    <w:rsid w:val="009E3297"/>
    <w:rsid w:val="009E36D8"/>
    <w:rsid w:val="009F19B6"/>
    <w:rsid w:val="009F1CB6"/>
    <w:rsid w:val="009F734F"/>
    <w:rsid w:val="00A20901"/>
    <w:rsid w:val="00A246B6"/>
    <w:rsid w:val="00A47E70"/>
    <w:rsid w:val="00A50CF0"/>
    <w:rsid w:val="00A73A47"/>
    <w:rsid w:val="00A7671C"/>
    <w:rsid w:val="00A85BB7"/>
    <w:rsid w:val="00AA2CBC"/>
    <w:rsid w:val="00AC4012"/>
    <w:rsid w:val="00AC5820"/>
    <w:rsid w:val="00AD11EB"/>
    <w:rsid w:val="00AD1CD8"/>
    <w:rsid w:val="00AD4AE8"/>
    <w:rsid w:val="00AD630B"/>
    <w:rsid w:val="00AD7843"/>
    <w:rsid w:val="00AF0DF0"/>
    <w:rsid w:val="00B02955"/>
    <w:rsid w:val="00B1684C"/>
    <w:rsid w:val="00B17531"/>
    <w:rsid w:val="00B258BB"/>
    <w:rsid w:val="00B33CAD"/>
    <w:rsid w:val="00B406D7"/>
    <w:rsid w:val="00B54F1E"/>
    <w:rsid w:val="00B5775E"/>
    <w:rsid w:val="00B67B97"/>
    <w:rsid w:val="00B74C6B"/>
    <w:rsid w:val="00B77A2E"/>
    <w:rsid w:val="00B77B05"/>
    <w:rsid w:val="00B9033A"/>
    <w:rsid w:val="00B92647"/>
    <w:rsid w:val="00B968C8"/>
    <w:rsid w:val="00BA3EC5"/>
    <w:rsid w:val="00BA51D9"/>
    <w:rsid w:val="00BB5DFC"/>
    <w:rsid w:val="00BC2DCA"/>
    <w:rsid w:val="00BC7AFB"/>
    <w:rsid w:val="00BD279D"/>
    <w:rsid w:val="00BD6BB8"/>
    <w:rsid w:val="00BF00B3"/>
    <w:rsid w:val="00BF06B3"/>
    <w:rsid w:val="00BF2913"/>
    <w:rsid w:val="00BF7393"/>
    <w:rsid w:val="00C02622"/>
    <w:rsid w:val="00C05746"/>
    <w:rsid w:val="00C120D8"/>
    <w:rsid w:val="00C16E54"/>
    <w:rsid w:val="00C247F3"/>
    <w:rsid w:val="00C25C8E"/>
    <w:rsid w:val="00C66BA2"/>
    <w:rsid w:val="00C70F4A"/>
    <w:rsid w:val="00C71D68"/>
    <w:rsid w:val="00C8293B"/>
    <w:rsid w:val="00C832B5"/>
    <w:rsid w:val="00C95985"/>
    <w:rsid w:val="00C95EE1"/>
    <w:rsid w:val="00CB2B7D"/>
    <w:rsid w:val="00CB5892"/>
    <w:rsid w:val="00CC5026"/>
    <w:rsid w:val="00CC68D0"/>
    <w:rsid w:val="00CD43A6"/>
    <w:rsid w:val="00D03F9A"/>
    <w:rsid w:val="00D04FD3"/>
    <w:rsid w:val="00D06D51"/>
    <w:rsid w:val="00D151A5"/>
    <w:rsid w:val="00D234C9"/>
    <w:rsid w:val="00D23B3F"/>
    <w:rsid w:val="00D24991"/>
    <w:rsid w:val="00D3694A"/>
    <w:rsid w:val="00D50255"/>
    <w:rsid w:val="00D54CF8"/>
    <w:rsid w:val="00D66520"/>
    <w:rsid w:val="00D82952"/>
    <w:rsid w:val="00D85A73"/>
    <w:rsid w:val="00D9224D"/>
    <w:rsid w:val="00DA34DF"/>
    <w:rsid w:val="00DA68A2"/>
    <w:rsid w:val="00DC0D48"/>
    <w:rsid w:val="00DE34CF"/>
    <w:rsid w:val="00DE3787"/>
    <w:rsid w:val="00DE6144"/>
    <w:rsid w:val="00E04B70"/>
    <w:rsid w:val="00E13F3D"/>
    <w:rsid w:val="00E15D12"/>
    <w:rsid w:val="00E21C24"/>
    <w:rsid w:val="00E30FB5"/>
    <w:rsid w:val="00E346CA"/>
    <w:rsid w:val="00E34898"/>
    <w:rsid w:val="00E4118D"/>
    <w:rsid w:val="00E452BB"/>
    <w:rsid w:val="00E633E8"/>
    <w:rsid w:val="00E8349B"/>
    <w:rsid w:val="00E9263D"/>
    <w:rsid w:val="00EB09B7"/>
    <w:rsid w:val="00EB33E9"/>
    <w:rsid w:val="00EC2BD7"/>
    <w:rsid w:val="00ED055A"/>
    <w:rsid w:val="00ED080F"/>
    <w:rsid w:val="00ED79C8"/>
    <w:rsid w:val="00EE7D7C"/>
    <w:rsid w:val="00F25D98"/>
    <w:rsid w:val="00F300FB"/>
    <w:rsid w:val="00F33338"/>
    <w:rsid w:val="00F35882"/>
    <w:rsid w:val="00F43002"/>
    <w:rsid w:val="00F6561B"/>
    <w:rsid w:val="00F669F2"/>
    <w:rsid w:val="00F74E52"/>
    <w:rsid w:val="00F942BA"/>
    <w:rsid w:val="00FA4629"/>
    <w:rsid w:val="00FA547E"/>
    <w:rsid w:val="00FB5667"/>
    <w:rsid w:val="00FB6386"/>
    <w:rsid w:val="00FB7244"/>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906376331">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C3E0C-EA7A-4965-859A-F1E1B9E5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1400</Words>
  <Characters>7983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2020-10-22T15:56:00Z</dcterms:created>
  <dcterms:modified xsi:type="dcterms:W3CDTF">2020-11-11T23:40:00Z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(3)nIIzQIn6nEdpBM8vx/SLYS+fFO716SQ/DiwfkjsPZa+opXXgApYyk52voXCuDhw/bp3pVFVL
2aNW4rysY99PCmLPUKyaGcOnqQYo8r6IsEsDwEpJbwchU6RnR0k7VnUTYlWNUIS9CZBowlJk
KHRlZNPYQQa+tVcPPOwbP5qQZJECYvP3ZzOGLoVpdphd6yQ7AxpB9WTm/K5iHG5pX0i8JIrl
Sq78VnSXzYnpIEJarm</vt:lpwstr>
  </property>
  <property fmtid="{D5CDD505-2E9C-101B-9397-08002B2CF9AE}" pid="22" name="_2015_ms_pID_7253431">
    <vt:lpwstr>CmwspPb2uQw3TfO1ubtI/D3NQzqqO9BEraFdYExERgFv5ltJ3tKbU0
m921/DdJ9T7UTLKi8euTL9Kr4/pje5hqcvFACkVI/jaLLkYGtQ/NNUVRSy65JzDRKw7rl3xK
IQqSs1TYmTcd/P2AZVmHUwKPcZju09413FuNBXaODhnSB9vp2/23uM4drILR9gnaq2pY03Wx
mJRQork3oWroUsaLmPSD7r8W0HcF91pgCMcj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